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774" w:rsidRPr="00B237B0" w:rsidRDefault="00C93774" w:rsidP="00B237B0">
      <w:pPr>
        <w:spacing w:line="240" w:lineRule="auto"/>
        <w:ind w:firstLine="0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93774" w:rsidRDefault="00C93774" w:rsidP="006614BE">
      <w:pPr>
        <w:spacing w:line="240" w:lineRule="auto"/>
        <w:ind w:left="-709" w:firstLine="0"/>
        <w:jc w:val="center"/>
        <w:outlineLvl w:val="0"/>
        <w:rPr>
          <w:rFonts w:ascii="Times New Roman" w:hAnsi="Times New Roman"/>
          <w:bCs/>
          <w:color w:val="000000"/>
          <w:szCs w:val="28"/>
          <w:lang w:eastAsia="ru-RU"/>
        </w:rPr>
      </w:pPr>
      <w:r w:rsidRPr="00B237B0">
        <w:rPr>
          <w:rFonts w:ascii="Times New Roman" w:hAnsi="Times New Roman"/>
          <w:bCs/>
          <w:color w:val="000000"/>
          <w:szCs w:val="28"/>
          <w:lang w:eastAsia="ru-RU"/>
        </w:rPr>
        <w:t>Прогноз социально-экономического развития</w:t>
      </w:r>
      <w:r>
        <w:rPr>
          <w:rFonts w:ascii="Times New Roman" w:hAnsi="Times New Roman"/>
          <w:bCs/>
          <w:color w:val="000000"/>
          <w:szCs w:val="28"/>
          <w:lang w:eastAsia="ru-RU"/>
        </w:rPr>
        <w:t xml:space="preserve"> </w:t>
      </w:r>
    </w:p>
    <w:p w:rsidR="00C93774" w:rsidRPr="00B237B0" w:rsidRDefault="00C93774" w:rsidP="006614BE">
      <w:pPr>
        <w:spacing w:line="240" w:lineRule="auto"/>
        <w:ind w:left="-709" w:firstLine="0"/>
        <w:jc w:val="center"/>
        <w:outlineLvl w:val="0"/>
        <w:rPr>
          <w:rFonts w:ascii="Times New Roman" w:hAnsi="Times New Roman"/>
          <w:bCs/>
          <w:color w:val="000000"/>
          <w:szCs w:val="28"/>
          <w:lang w:eastAsia="ru-RU"/>
        </w:rPr>
      </w:pPr>
      <w:r w:rsidRPr="00B237B0">
        <w:rPr>
          <w:rFonts w:ascii="Times New Roman" w:hAnsi="Times New Roman"/>
          <w:bCs/>
          <w:color w:val="000000"/>
          <w:szCs w:val="28"/>
          <w:lang w:eastAsia="ru-RU"/>
        </w:rPr>
        <w:t>Азнакаевского муниципального района</w:t>
      </w:r>
      <w:r>
        <w:rPr>
          <w:rFonts w:ascii="Times New Roman" w:hAnsi="Times New Roman"/>
          <w:bCs/>
          <w:color w:val="000000"/>
          <w:szCs w:val="28"/>
          <w:lang w:eastAsia="ru-RU"/>
        </w:rPr>
        <w:t xml:space="preserve"> Республики Татарстан</w:t>
      </w:r>
      <w:r w:rsidRPr="00B237B0">
        <w:rPr>
          <w:rFonts w:ascii="Times New Roman" w:hAnsi="Times New Roman"/>
          <w:bCs/>
          <w:color w:val="000000"/>
          <w:szCs w:val="28"/>
          <w:lang w:eastAsia="ru-RU"/>
        </w:rPr>
        <w:t xml:space="preserve"> </w:t>
      </w:r>
    </w:p>
    <w:p w:rsidR="00C93774" w:rsidRPr="00B237B0" w:rsidRDefault="00C93774" w:rsidP="006614BE">
      <w:pPr>
        <w:spacing w:line="240" w:lineRule="auto"/>
        <w:ind w:left="-709" w:firstLine="0"/>
        <w:jc w:val="center"/>
        <w:outlineLvl w:val="0"/>
        <w:rPr>
          <w:rFonts w:ascii="Times New Roman" w:hAnsi="Times New Roman"/>
          <w:bCs/>
          <w:color w:val="000000"/>
          <w:szCs w:val="28"/>
          <w:lang w:eastAsia="ru-RU"/>
        </w:rPr>
      </w:pPr>
      <w:r w:rsidRPr="00B237B0">
        <w:rPr>
          <w:rFonts w:ascii="Times New Roman" w:hAnsi="Times New Roman"/>
          <w:bCs/>
          <w:color w:val="000000"/>
          <w:szCs w:val="28"/>
          <w:lang w:eastAsia="ru-RU"/>
        </w:rPr>
        <w:t>на 201</w:t>
      </w:r>
      <w:r>
        <w:rPr>
          <w:rFonts w:ascii="Times New Roman" w:hAnsi="Times New Roman"/>
          <w:bCs/>
          <w:color w:val="000000"/>
          <w:szCs w:val="28"/>
          <w:lang w:eastAsia="ru-RU"/>
        </w:rPr>
        <w:t>9</w:t>
      </w:r>
      <w:r w:rsidRPr="00B237B0">
        <w:rPr>
          <w:rFonts w:ascii="Times New Roman" w:hAnsi="Times New Roman"/>
          <w:bCs/>
          <w:color w:val="000000"/>
          <w:szCs w:val="28"/>
          <w:lang w:eastAsia="ru-RU"/>
        </w:rPr>
        <w:t xml:space="preserve"> год и на плановый период 20</w:t>
      </w:r>
      <w:r>
        <w:rPr>
          <w:rFonts w:ascii="Times New Roman" w:hAnsi="Times New Roman"/>
          <w:bCs/>
          <w:color w:val="000000"/>
          <w:szCs w:val="28"/>
          <w:lang w:eastAsia="ru-RU"/>
        </w:rPr>
        <w:t>20 и 2021</w:t>
      </w:r>
      <w:r w:rsidRPr="00B237B0">
        <w:rPr>
          <w:rFonts w:ascii="Times New Roman" w:hAnsi="Times New Roman"/>
          <w:bCs/>
          <w:color w:val="000000"/>
          <w:szCs w:val="28"/>
          <w:lang w:eastAsia="ru-RU"/>
        </w:rPr>
        <w:t xml:space="preserve"> годов</w:t>
      </w:r>
    </w:p>
    <w:p w:rsidR="00C93774" w:rsidRDefault="00C93774" w:rsidP="006614BE">
      <w:pPr>
        <w:spacing w:line="240" w:lineRule="auto"/>
        <w:ind w:left="-709" w:firstLine="0"/>
        <w:jc w:val="center"/>
        <w:outlineLvl w:val="0"/>
        <w:rPr>
          <w:rFonts w:ascii="Times New Roman" w:hAnsi="Times New Roman"/>
          <w:b/>
          <w:bCs/>
          <w:color w:val="000000"/>
          <w:szCs w:val="28"/>
          <w:lang w:eastAsia="ru-RU"/>
        </w:rPr>
      </w:pPr>
    </w:p>
    <w:tbl>
      <w:tblPr>
        <w:tblW w:w="10206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6521"/>
        <w:gridCol w:w="1134"/>
        <w:gridCol w:w="1276"/>
        <w:gridCol w:w="1275"/>
      </w:tblGrid>
      <w:tr w:rsidR="00C93774" w:rsidRPr="002347F0" w:rsidTr="006614BE">
        <w:trPr>
          <w:trHeight w:val="853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774" w:rsidRDefault="00C93774" w:rsidP="006614BE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2"/>
              </w:rPr>
            </w:pPr>
          </w:p>
          <w:p w:rsidR="00C93774" w:rsidRPr="00F27F9D" w:rsidRDefault="00C93774" w:rsidP="006614BE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" o:spid="_x0000_s1026" type="#_x0000_t202" style="position:absolute;left:0;text-align:left;margin-left:442.5pt;margin-top:-19.5pt;width:15.75pt;height:21.7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" filled="f" stroked="f">
                  <v:path arrowok="t"/>
                  <v:textbox style="mso-fit-shape-to-text:t"/>
                </v:shape>
              </w:pic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left="34" w:firstLine="0"/>
              <w:contextualSpacing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201</w:t>
            </w:r>
            <w:r>
              <w:rPr>
                <w:rFonts w:ascii="Times New Roman" w:hAnsi="Times New Roman"/>
                <w:color w:val="000000"/>
                <w:sz w:val="22"/>
              </w:rPr>
              <w:t>9</w:t>
            </w:r>
          </w:p>
          <w:p w:rsidR="00C93774" w:rsidRPr="00F27F9D" w:rsidRDefault="00C93774" w:rsidP="006614BE">
            <w:pPr>
              <w:spacing w:line="240" w:lineRule="auto"/>
              <w:ind w:left="34" w:firstLine="0"/>
              <w:contextualSpacing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прогноз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3"/>
              <w:contextualSpacing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2020</w:t>
            </w:r>
          </w:p>
          <w:p w:rsidR="00C93774" w:rsidRPr="00F27F9D" w:rsidRDefault="00C93774" w:rsidP="006614BE">
            <w:pPr>
              <w:spacing w:line="240" w:lineRule="auto"/>
              <w:ind w:firstLine="33"/>
              <w:contextualSpacing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прогноз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left="34" w:firstLine="0"/>
              <w:contextualSpacing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2021</w:t>
            </w:r>
          </w:p>
          <w:p w:rsidR="00C93774" w:rsidRPr="00F27F9D" w:rsidRDefault="00C93774" w:rsidP="006614BE">
            <w:pPr>
              <w:spacing w:line="240" w:lineRule="auto"/>
              <w:ind w:left="34" w:firstLine="0"/>
              <w:contextualSpacing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прогноз</w:t>
            </w:r>
          </w:p>
        </w:tc>
      </w:tr>
      <w:tr w:rsidR="00C93774" w:rsidRPr="002347F0" w:rsidTr="006614BE">
        <w:trPr>
          <w:trHeight w:val="480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774" w:rsidRPr="00F27F9D" w:rsidRDefault="00C93774" w:rsidP="006614BE">
            <w:pPr>
              <w:spacing w:line="240" w:lineRule="auto"/>
              <w:ind w:left="34" w:firstLine="0"/>
              <w:contextualSpacing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I. Макроэкономические показатели</w:t>
            </w:r>
          </w:p>
        </w:tc>
      </w:tr>
      <w:tr w:rsidR="00C93774" w:rsidRPr="002347F0" w:rsidTr="006614BE">
        <w:trPr>
          <w:trHeight w:val="58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1. Валовой  региональный  продукт  (в основных ценах), 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71 844,1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76 293,3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81 726,6</w:t>
            </w:r>
          </w:p>
        </w:tc>
      </w:tr>
      <w:tr w:rsidR="00C93774" w:rsidRPr="002347F0" w:rsidTr="006614BE">
        <w:trPr>
          <w:trHeight w:val="461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в сопоставимых ценах, в  %  к  предыдущему 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10</w:t>
            </w:r>
            <w:r>
              <w:rPr>
                <w:rFonts w:ascii="Times New Roman" w:hAnsi="Times New Roman"/>
                <w:sz w:val="22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 xml:space="preserve">    </w:t>
            </w:r>
            <w:r>
              <w:rPr>
                <w:rFonts w:ascii="Times New Roman" w:hAnsi="Times New Roman"/>
                <w:sz w:val="22"/>
              </w:rPr>
              <w:t>103,1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103,2</w:t>
            </w:r>
          </w:p>
        </w:tc>
      </w:tr>
      <w:tr w:rsidR="00C93774" w:rsidRPr="002347F0" w:rsidTr="006614BE">
        <w:trPr>
          <w:trHeight w:val="58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2. Индекс    потребительских   цен, в % к декабрю предыдущего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104</w:t>
            </w:r>
            <w:r>
              <w:rPr>
                <w:rFonts w:ascii="Times New Roman" w:hAnsi="Times New Roman"/>
                <w:sz w:val="22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10</w:t>
            </w:r>
            <w:r>
              <w:rPr>
                <w:rFonts w:ascii="Times New Roman" w:hAnsi="Times New Roman"/>
                <w:sz w:val="22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104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</w:tr>
      <w:tr w:rsidR="00C93774" w:rsidRPr="002347F0" w:rsidTr="00A44CAE">
        <w:trPr>
          <w:trHeight w:val="36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3.  Объем отгруженной продукции (работ, услуг),  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13 302,1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1</w:t>
            </w:r>
            <w:r>
              <w:rPr>
                <w:rFonts w:ascii="Times New Roman" w:hAnsi="Times New Roman"/>
                <w:sz w:val="22"/>
              </w:rPr>
              <w:t>3 741,1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14 194,5</w:t>
            </w:r>
          </w:p>
        </w:tc>
      </w:tr>
      <w:tr w:rsidR="00C93774" w:rsidRPr="002347F0" w:rsidTr="006614BE">
        <w:trPr>
          <w:trHeight w:val="58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Индекс промышленного производства, %  к  предыдущему 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F27F9D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F27F9D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F27F9D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10</w:t>
            </w:r>
            <w:r>
              <w:rPr>
                <w:rFonts w:ascii="Times New Roman" w:hAnsi="Times New Roman"/>
                <w:color w:val="000000"/>
                <w:sz w:val="22"/>
              </w:rPr>
              <w:t>1,5</w:t>
            </w:r>
          </w:p>
        </w:tc>
      </w:tr>
      <w:tr w:rsidR="00C93774" w:rsidRPr="002347F0" w:rsidTr="004F4DCA">
        <w:trPr>
          <w:trHeight w:val="54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354CC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354CCD">
              <w:rPr>
                <w:rFonts w:ascii="Times New Roman" w:hAnsi="Times New Roman"/>
                <w:color w:val="000000"/>
                <w:sz w:val="22"/>
              </w:rPr>
              <w:t>4. Объем продукции сельского  хозяйства,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3 157,0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347F0">
              <w:rPr>
                <w:rFonts w:ascii="Times New Roman" w:hAnsi="Times New Roman"/>
                <w:color w:val="000000"/>
                <w:sz w:val="22"/>
              </w:rPr>
              <w:t>3</w:t>
            </w:r>
            <w:r>
              <w:rPr>
                <w:rFonts w:ascii="Times New Roman" w:hAnsi="Times New Roman"/>
                <w:color w:val="000000"/>
                <w:sz w:val="22"/>
              </w:rPr>
              <w:t> 315,0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347F0">
              <w:rPr>
                <w:rFonts w:ascii="Times New Roman" w:hAnsi="Times New Roman"/>
                <w:color w:val="000000"/>
                <w:sz w:val="22"/>
              </w:rPr>
              <w:t>3</w:t>
            </w:r>
            <w:r>
              <w:rPr>
                <w:rFonts w:ascii="Times New Roman" w:hAnsi="Times New Roman"/>
                <w:color w:val="000000"/>
                <w:sz w:val="22"/>
              </w:rPr>
              <w:t> 480,0</w:t>
            </w:r>
          </w:p>
        </w:tc>
      </w:tr>
      <w:tr w:rsidR="00C93774" w:rsidRPr="002347F0" w:rsidTr="006614BE">
        <w:trPr>
          <w:trHeight w:val="34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в  сопоставимых ценах, в  %  к  предыдущему 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101,</w:t>
            </w:r>
            <w:r>
              <w:rPr>
                <w:rFonts w:ascii="Times New Roman" w:hAnsi="Times New Roman"/>
                <w:sz w:val="22"/>
              </w:rPr>
              <w:t>6</w:t>
            </w:r>
          </w:p>
        </w:tc>
      </w:tr>
      <w:tr w:rsidR="00C93774" w:rsidRPr="002347F0" w:rsidTr="006614BE">
        <w:trPr>
          <w:trHeight w:val="642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5. Объем  инвес</w:t>
            </w:r>
            <w:r>
              <w:rPr>
                <w:rFonts w:ascii="Times New Roman" w:hAnsi="Times New Roman"/>
                <w:color w:val="000000"/>
                <w:sz w:val="22"/>
              </w:rPr>
              <w:t>тиций (в основной   капитал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) по  территории за счет  всех  источников финансирования,  млн. руб.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1</w:t>
            </w:r>
            <w:r>
              <w:rPr>
                <w:rFonts w:ascii="Times New Roman" w:hAnsi="Times New Roman"/>
                <w:sz w:val="22"/>
              </w:rPr>
              <w:t>2 220,0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12</w:t>
            </w:r>
            <w:r>
              <w:rPr>
                <w:rFonts w:ascii="Times New Roman" w:hAnsi="Times New Roman"/>
                <w:sz w:val="22"/>
              </w:rPr>
              <w:t> 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1</w:t>
            </w:r>
            <w:r>
              <w:rPr>
                <w:rFonts w:ascii="Times New Roman" w:hAnsi="Times New Roman"/>
                <w:sz w:val="22"/>
              </w:rPr>
              <w:t>2 500,0</w:t>
            </w:r>
          </w:p>
        </w:tc>
      </w:tr>
      <w:tr w:rsidR="00C93774" w:rsidRPr="002347F0" w:rsidTr="006614BE">
        <w:trPr>
          <w:trHeight w:val="411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в  сопоставимых ценах, в  %  к  предыдущему 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96,8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97,1</w:t>
            </w:r>
          </w:p>
        </w:tc>
      </w:tr>
      <w:tr w:rsidR="00C93774" w:rsidRPr="002347F0" w:rsidTr="004F4DCA">
        <w:trPr>
          <w:trHeight w:val="74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6. Объем работ, выполненных по виду деятельности «Строител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ь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ство», млн.руб.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CE492D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1 384,2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CE492D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1 471,2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CE492D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1 567,1</w:t>
            </w:r>
          </w:p>
        </w:tc>
      </w:tr>
      <w:tr w:rsidR="00C93774" w:rsidRPr="002347F0" w:rsidTr="006614BE">
        <w:trPr>
          <w:trHeight w:val="358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в  сопоставимых ценах, в  %  к  предыдущему 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CE492D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CE492D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CE492D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101,7</w:t>
            </w:r>
          </w:p>
        </w:tc>
      </w:tr>
      <w:tr w:rsidR="00C93774" w:rsidRPr="002347F0" w:rsidTr="006614BE">
        <w:trPr>
          <w:trHeight w:val="546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7. Ввод в эксплуатацию жилых домов за счет всех источников финансирования, тыс. кв.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F27F9D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F27F9D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F27F9D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15,0</w:t>
            </w:r>
          </w:p>
        </w:tc>
      </w:tr>
      <w:tr w:rsidR="00C93774" w:rsidRPr="002347F0" w:rsidTr="006614BE">
        <w:trPr>
          <w:trHeight w:val="371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8. Прибыль,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F27F9D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878,1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F27F9D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928,1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F27F9D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1 007,0</w:t>
            </w:r>
          </w:p>
        </w:tc>
      </w:tr>
      <w:tr w:rsidR="00C93774" w:rsidRPr="002347F0" w:rsidTr="00DA1FC5">
        <w:trPr>
          <w:trHeight w:val="40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9. Оборот розничной  торговли,  </w:t>
            </w:r>
            <w:r>
              <w:rPr>
                <w:rFonts w:ascii="Times New Roman" w:hAnsi="Times New Roman"/>
                <w:color w:val="000000"/>
                <w:sz w:val="22"/>
              </w:rPr>
              <w:t>млн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4</w:t>
            </w:r>
            <w:r>
              <w:rPr>
                <w:rFonts w:ascii="Times New Roman" w:hAnsi="Times New Roman"/>
                <w:sz w:val="22"/>
              </w:rPr>
              <w:t> 733,7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5 065,1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5</w:t>
            </w:r>
            <w:r>
              <w:rPr>
                <w:rFonts w:ascii="Times New Roman" w:hAnsi="Times New Roman"/>
                <w:sz w:val="22"/>
              </w:rPr>
              <w:t> 444,9</w:t>
            </w:r>
          </w:p>
        </w:tc>
      </w:tr>
      <w:tr w:rsidR="00C93774" w:rsidRPr="002347F0" w:rsidTr="006614BE">
        <w:trPr>
          <w:trHeight w:val="43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в  сопоставимых ценах, в  %  к  предыдущему 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103,4</w:t>
            </w:r>
          </w:p>
        </w:tc>
      </w:tr>
      <w:tr w:rsidR="00C93774" w:rsidRPr="002347F0" w:rsidTr="004F4DCA">
        <w:trPr>
          <w:trHeight w:val="521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10. Фонд заработной платы, 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6</w:t>
            </w:r>
            <w:r>
              <w:rPr>
                <w:rFonts w:ascii="Times New Roman" w:hAnsi="Times New Roman"/>
                <w:sz w:val="22"/>
              </w:rPr>
              <w:t> 490,6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6</w:t>
            </w:r>
            <w:r>
              <w:rPr>
                <w:rFonts w:ascii="Times New Roman" w:hAnsi="Times New Roman"/>
                <w:sz w:val="22"/>
              </w:rPr>
              <w:t> 529,6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6</w:t>
            </w:r>
            <w:r>
              <w:rPr>
                <w:rFonts w:ascii="Times New Roman" w:hAnsi="Times New Roman"/>
                <w:sz w:val="22"/>
              </w:rPr>
              <w:t> 594,8</w:t>
            </w:r>
          </w:p>
        </w:tc>
      </w:tr>
      <w:tr w:rsidR="00C93774" w:rsidRPr="002347F0" w:rsidTr="006614BE">
        <w:trPr>
          <w:trHeight w:val="311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в  %  к  предыдущему 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10</w:t>
            </w:r>
            <w:r>
              <w:rPr>
                <w:rFonts w:ascii="Times New Roman" w:hAnsi="Times New Roman"/>
                <w:sz w:val="22"/>
              </w:rPr>
              <w:t>1</w:t>
            </w:r>
            <w:r w:rsidRPr="002347F0">
              <w:rPr>
                <w:rFonts w:ascii="Times New Roman" w:hAnsi="Times New Roman"/>
                <w:sz w:val="22"/>
              </w:rPr>
              <w:t>,0</w:t>
            </w:r>
          </w:p>
        </w:tc>
      </w:tr>
      <w:tr w:rsidR="00C93774" w:rsidRPr="002347F0" w:rsidTr="004F4DCA">
        <w:trPr>
          <w:trHeight w:val="77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11. Численность зарегистрированных безработных (на   конец    периода),   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280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250,0</w:t>
            </w:r>
          </w:p>
        </w:tc>
      </w:tr>
      <w:tr w:rsidR="00C93774" w:rsidRPr="002347F0" w:rsidTr="006614BE">
        <w:trPr>
          <w:trHeight w:val="79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12. Доля   безработных  в общей  численности  экономически а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к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тивного  населения, 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0,75</w:t>
            </w:r>
          </w:p>
        </w:tc>
      </w:tr>
      <w:tr w:rsidR="00C93774" w:rsidRPr="002347F0" w:rsidTr="006614BE">
        <w:trPr>
          <w:trHeight w:val="39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13. Экспорт товаров, млн. долл. США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5E3B52"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5E3B52"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5E3B52">
              <w:rPr>
                <w:rFonts w:ascii="Times New Roman" w:hAnsi="Times New Roman"/>
                <w:sz w:val="22"/>
              </w:rPr>
              <w:t>0</w:t>
            </w:r>
          </w:p>
        </w:tc>
      </w:tr>
      <w:tr w:rsidR="00C93774" w:rsidRPr="002347F0" w:rsidTr="006614BE">
        <w:trPr>
          <w:trHeight w:val="23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в  %  к  предыдущему 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5E3B52"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5E3B52"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5E3B52">
              <w:rPr>
                <w:rFonts w:ascii="Times New Roman" w:hAnsi="Times New Roman"/>
                <w:sz w:val="22"/>
              </w:rPr>
              <w:t>0</w:t>
            </w:r>
          </w:p>
        </w:tc>
      </w:tr>
      <w:tr w:rsidR="00C93774" w:rsidRPr="002347F0" w:rsidTr="006614BE">
        <w:trPr>
          <w:trHeight w:val="377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14. Импорт товаров, млн. долл. США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5E3B52"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5E3B52"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5E3B52">
              <w:rPr>
                <w:rFonts w:ascii="Times New Roman" w:hAnsi="Times New Roman"/>
                <w:sz w:val="22"/>
              </w:rPr>
              <w:t>0</w:t>
            </w:r>
          </w:p>
        </w:tc>
      </w:tr>
      <w:tr w:rsidR="00C93774" w:rsidRPr="002347F0" w:rsidTr="006614BE">
        <w:trPr>
          <w:trHeight w:val="411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в  %  к  предыдущему 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5E3B52"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5E3B52"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5E3B52">
              <w:rPr>
                <w:rFonts w:ascii="Times New Roman" w:hAnsi="Times New Roman"/>
                <w:sz w:val="22"/>
              </w:rPr>
              <w:t>0</w:t>
            </w:r>
          </w:p>
        </w:tc>
      </w:tr>
    </w:tbl>
    <w:p w:rsidR="00C93774" w:rsidRDefault="00C93774"/>
    <w:p w:rsidR="00C93774" w:rsidRDefault="00C93774">
      <w:pPr>
        <w:rPr>
          <w:rFonts w:ascii="Times New Roman" w:hAnsi="Times New Roman"/>
        </w:rPr>
      </w:pPr>
    </w:p>
    <w:p w:rsidR="00C93774" w:rsidRPr="004F4DCA" w:rsidRDefault="00C93774">
      <w:pPr>
        <w:rPr>
          <w:rFonts w:ascii="Times New Roman" w:hAnsi="Times New Roman"/>
        </w:rPr>
      </w:pPr>
    </w:p>
    <w:tbl>
      <w:tblPr>
        <w:tblW w:w="102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21"/>
        <w:gridCol w:w="1134"/>
        <w:gridCol w:w="1276"/>
        <w:gridCol w:w="1275"/>
      </w:tblGrid>
      <w:tr w:rsidR="00C93774" w:rsidRPr="002347F0" w:rsidTr="00522865">
        <w:trPr>
          <w:trHeight w:val="340"/>
        </w:trPr>
        <w:tc>
          <w:tcPr>
            <w:tcW w:w="10206" w:type="dxa"/>
            <w:gridSpan w:val="4"/>
            <w:vAlign w:val="bottom"/>
          </w:tcPr>
          <w:p w:rsidR="00C93774" w:rsidRPr="00F27F9D" w:rsidRDefault="00C93774" w:rsidP="006614BE">
            <w:pPr>
              <w:spacing w:line="240" w:lineRule="auto"/>
              <w:ind w:left="34" w:firstLine="0"/>
              <w:contextualSpacing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II. Уровень жизни</w:t>
            </w:r>
          </w:p>
        </w:tc>
      </w:tr>
      <w:tr w:rsidR="00C93774" w:rsidRPr="002347F0" w:rsidTr="00522865">
        <w:trPr>
          <w:trHeight w:val="600"/>
        </w:trPr>
        <w:tc>
          <w:tcPr>
            <w:tcW w:w="6521" w:type="dxa"/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1. Доходы  на  душу  населения, в среднем за месяц, руб.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23 029,3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23 835,3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24 788,7</w:t>
            </w:r>
          </w:p>
        </w:tc>
      </w:tr>
      <w:tr w:rsidR="00C93774" w:rsidRPr="002347F0" w:rsidTr="00522865">
        <w:trPr>
          <w:trHeight w:val="465"/>
        </w:trPr>
        <w:tc>
          <w:tcPr>
            <w:tcW w:w="6521" w:type="dxa"/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в  %  к  предыдущему  году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102,8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103,</w:t>
            </w:r>
            <w:r>
              <w:rPr>
                <w:rFonts w:ascii="Times New Roman" w:hAnsi="Times New Roman"/>
                <w:sz w:val="22"/>
              </w:rPr>
              <w:t>5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104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</w:tr>
      <w:tr w:rsidR="00C93774" w:rsidRPr="002347F0" w:rsidTr="00522865">
        <w:trPr>
          <w:trHeight w:val="475"/>
        </w:trPr>
        <w:tc>
          <w:tcPr>
            <w:tcW w:w="6521" w:type="dxa"/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2. Реальные    денежные   доходы   населения, в  %  к  предыд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у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щему  году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98,7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99</w:t>
            </w:r>
            <w:r>
              <w:rPr>
                <w:rFonts w:ascii="Times New Roman" w:hAnsi="Times New Roman"/>
                <w:sz w:val="22"/>
              </w:rPr>
              <w:t>,9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100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</w:tr>
      <w:tr w:rsidR="00C93774" w:rsidRPr="002347F0" w:rsidTr="00522865">
        <w:trPr>
          <w:trHeight w:val="555"/>
        </w:trPr>
        <w:tc>
          <w:tcPr>
            <w:tcW w:w="6521" w:type="dxa"/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3.Расходы населения, в среднем за месяц рублей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C93774" w:rsidRPr="002347F0" w:rsidRDefault="00C93774" w:rsidP="006330B2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2</w:t>
            </w:r>
            <w:r>
              <w:rPr>
                <w:rFonts w:ascii="Times New Roman" w:hAnsi="Times New Roman"/>
                <w:sz w:val="22"/>
              </w:rPr>
              <w:t>2 338,4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C93774" w:rsidRPr="002347F0" w:rsidRDefault="00C93774" w:rsidP="006330B2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23 120,2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C93774" w:rsidRPr="002347F0" w:rsidRDefault="00C93774" w:rsidP="006330B2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2</w:t>
            </w:r>
            <w:r>
              <w:rPr>
                <w:rFonts w:ascii="Times New Roman" w:hAnsi="Times New Roman"/>
                <w:sz w:val="22"/>
              </w:rPr>
              <w:t>4 045,0</w:t>
            </w:r>
          </w:p>
        </w:tc>
      </w:tr>
      <w:tr w:rsidR="00C93774" w:rsidRPr="002347F0" w:rsidTr="00522865">
        <w:trPr>
          <w:trHeight w:val="293"/>
        </w:trPr>
        <w:tc>
          <w:tcPr>
            <w:tcW w:w="6521" w:type="dxa"/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в % к предыдущему году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C93774" w:rsidRPr="002347F0" w:rsidRDefault="00C93774" w:rsidP="006330B2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102,8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C93774" w:rsidRPr="002347F0" w:rsidRDefault="00C93774" w:rsidP="006330B2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103,5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C93774" w:rsidRPr="002347F0" w:rsidRDefault="00C93774" w:rsidP="006330B2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104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</w:tr>
      <w:tr w:rsidR="00C93774" w:rsidRPr="002347F0" w:rsidTr="00522865">
        <w:trPr>
          <w:trHeight w:val="411"/>
        </w:trPr>
        <w:tc>
          <w:tcPr>
            <w:tcW w:w="6521" w:type="dxa"/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4.  Среднемесячная  заработная плата  (в  среднем  за  год), руб.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31</w:t>
            </w:r>
            <w:r>
              <w:rPr>
                <w:rFonts w:ascii="Times New Roman" w:hAnsi="Times New Roman"/>
                <w:sz w:val="22"/>
              </w:rPr>
              <w:t> 264,9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3</w:t>
            </w:r>
            <w:r>
              <w:rPr>
                <w:rFonts w:ascii="Times New Roman" w:hAnsi="Times New Roman"/>
                <w:sz w:val="22"/>
              </w:rPr>
              <w:t>1 543,7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3</w:t>
            </w:r>
            <w:r>
              <w:rPr>
                <w:rFonts w:ascii="Times New Roman" w:hAnsi="Times New Roman"/>
                <w:sz w:val="22"/>
              </w:rPr>
              <w:t>1 859,2</w:t>
            </w:r>
          </w:p>
        </w:tc>
      </w:tr>
      <w:tr w:rsidR="00C93774" w:rsidRPr="002347F0" w:rsidTr="00522865">
        <w:trPr>
          <w:trHeight w:val="363"/>
        </w:trPr>
        <w:tc>
          <w:tcPr>
            <w:tcW w:w="6521" w:type="dxa"/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в % к предыдущему году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101,3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100,9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10</w:t>
            </w:r>
            <w:r>
              <w:rPr>
                <w:rFonts w:ascii="Times New Roman" w:hAnsi="Times New Roman"/>
                <w:sz w:val="22"/>
              </w:rPr>
              <w:t>1</w:t>
            </w:r>
            <w:r w:rsidRPr="002347F0">
              <w:rPr>
                <w:rFonts w:ascii="Times New Roman" w:hAnsi="Times New Roman"/>
                <w:sz w:val="22"/>
              </w:rPr>
              <w:t>,0</w:t>
            </w:r>
          </w:p>
        </w:tc>
      </w:tr>
      <w:tr w:rsidR="00C93774" w:rsidRPr="002347F0" w:rsidTr="00522865">
        <w:trPr>
          <w:trHeight w:val="338"/>
        </w:trPr>
        <w:tc>
          <w:tcPr>
            <w:tcW w:w="6521" w:type="dxa"/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5. Реальная заработная плата, в % к предыдущему году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97,2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97,4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97,1</w:t>
            </w:r>
          </w:p>
        </w:tc>
      </w:tr>
      <w:tr w:rsidR="00C93774" w:rsidRPr="002347F0" w:rsidTr="00522865">
        <w:trPr>
          <w:trHeight w:val="585"/>
        </w:trPr>
        <w:tc>
          <w:tcPr>
            <w:tcW w:w="6521" w:type="dxa"/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6. Прожиточный минимум на душу населения (в среднем за год), в месяц</w:t>
            </w:r>
          </w:p>
        </w:tc>
        <w:tc>
          <w:tcPr>
            <w:tcW w:w="1134" w:type="dxa"/>
            <w:noWrap/>
            <w:vAlign w:val="bottom"/>
          </w:tcPr>
          <w:p w:rsidR="00C93774" w:rsidRPr="00F27F9D" w:rsidRDefault="00C93774" w:rsidP="006330B2">
            <w:pPr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8 405,0</w:t>
            </w:r>
          </w:p>
        </w:tc>
        <w:tc>
          <w:tcPr>
            <w:tcW w:w="1276" w:type="dxa"/>
            <w:noWrap/>
            <w:vAlign w:val="bottom"/>
          </w:tcPr>
          <w:p w:rsidR="00C93774" w:rsidRPr="00F27F9D" w:rsidRDefault="00C93774" w:rsidP="006330B2">
            <w:pPr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8 741,0</w:t>
            </w:r>
          </w:p>
        </w:tc>
        <w:tc>
          <w:tcPr>
            <w:tcW w:w="1275" w:type="dxa"/>
            <w:noWrap/>
            <w:vAlign w:val="bottom"/>
          </w:tcPr>
          <w:p w:rsidR="00C93774" w:rsidRPr="00F27F9D" w:rsidRDefault="00C93774" w:rsidP="006330B2">
            <w:pPr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9 091,0</w:t>
            </w:r>
          </w:p>
        </w:tc>
      </w:tr>
      <w:tr w:rsidR="00C93774" w:rsidRPr="002347F0" w:rsidTr="00522865">
        <w:trPr>
          <w:trHeight w:val="284"/>
        </w:trPr>
        <w:tc>
          <w:tcPr>
            <w:tcW w:w="6521" w:type="dxa"/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в % к предыдущему году</w:t>
            </w:r>
          </w:p>
        </w:tc>
        <w:tc>
          <w:tcPr>
            <w:tcW w:w="1134" w:type="dxa"/>
            <w:noWrap/>
            <w:vAlign w:val="bottom"/>
          </w:tcPr>
          <w:p w:rsidR="00C93774" w:rsidRPr="00F27F9D" w:rsidRDefault="00C93774" w:rsidP="006330B2">
            <w:pPr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104,0</w:t>
            </w:r>
          </w:p>
        </w:tc>
        <w:tc>
          <w:tcPr>
            <w:tcW w:w="1276" w:type="dxa"/>
            <w:noWrap/>
            <w:vAlign w:val="bottom"/>
          </w:tcPr>
          <w:p w:rsidR="00C93774" w:rsidRPr="00F27F9D" w:rsidRDefault="00C93774" w:rsidP="006330B2">
            <w:pPr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104,0</w:t>
            </w:r>
          </w:p>
        </w:tc>
        <w:tc>
          <w:tcPr>
            <w:tcW w:w="1275" w:type="dxa"/>
            <w:noWrap/>
            <w:vAlign w:val="bottom"/>
          </w:tcPr>
          <w:p w:rsidR="00C93774" w:rsidRPr="00F27F9D" w:rsidRDefault="00C93774" w:rsidP="006330B2">
            <w:pPr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104,0</w:t>
            </w:r>
          </w:p>
        </w:tc>
      </w:tr>
      <w:tr w:rsidR="00C93774" w:rsidRPr="002347F0" w:rsidTr="00522865">
        <w:trPr>
          <w:trHeight w:val="611"/>
        </w:trPr>
        <w:tc>
          <w:tcPr>
            <w:tcW w:w="6521" w:type="dxa"/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7. Минимальный потребительский бюджет  на члена типовой с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е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мьи (за квартал), руб. </w:t>
            </w:r>
          </w:p>
        </w:tc>
        <w:tc>
          <w:tcPr>
            <w:tcW w:w="1134" w:type="dxa"/>
            <w:noWrap/>
            <w:vAlign w:val="bottom"/>
          </w:tcPr>
          <w:p w:rsidR="00C93774" w:rsidRPr="00F27F9D" w:rsidRDefault="00C93774" w:rsidP="006330B2">
            <w:pPr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14 203,0</w:t>
            </w:r>
          </w:p>
        </w:tc>
        <w:tc>
          <w:tcPr>
            <w:tcW w:w="1276" w:type="dxa"/>
            <w:noWrap/>
            <w:vAlign w:val="bottom"/>
          </w:tcPr>
          <w:p w:rsidR="00C93774" w:rsidRPr="00F27F9D" w:rsidRDefault="00C93774" w:rsidP="006330B2">
            <w:pPr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14 629,0</w:t>
            </w:r>
          </w:p>
        </w:tc>
        <w:tc>
          <w:tcPr>
            <w:tcW w:w="1275" w:type="dxa"/>
            <w:noWrap/>
            <w:vAlign w:val="bottom"/>
          </w:tcPr>
          <w:p w:rsidR="00C93774" w:rsidRPr="00F27F9D" w:rsidRDefault="00C93774" w:rsidP="006330B2">
            <w:pPr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15 068,0</w:t>
            </w:r>
          </w:p>
        </w:tc>
      </w:tr>
      <w:tr w:rsidR="00C93774" w:rsidRPr="002347F0" w:rsidTr="00522865">
        <w:trPr>
          <w:trHeight w:val="540"/>
        </w:trPr>
        <w:tc>
          <w:tcPr>
            <w:tcW w:w="6521" w:type="dxa"/>
            <w:noWrap/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в % к соответствующему кварталу предыдущего года</w:t>
            </w:r>
          </w:p>
        </w:tc>
        <w:tc>
          <w:tcPr>
            <w:tcW w:w="1134" w:type="dxa"/>
            <w:noWrap/>
            <w:vAlign w:val="bottom"/>
          </w:tcPr>
          <w:p w:rsidR="00C93774" w:rsidRPr="00F27F9D" w:rsidRDefault="00C93774" w:rsidP="006330B2">
            <w:pPr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103,0</w:t>
            </w:r>
          </w:p>
        </w:tc>
        <w:tc>
          <w:tcPr>
            <w:tcW w:w="1276" w:type="dxa"/>
            <w:noWrap/>
            <w:vAlign w:val="bottom"/>
          </w:tcPr>
          <w:p w:rsidR="00C93774" w:rsidRPr="00F27F9D" w:rsidRDefault="00C93774" w:rsidP="006330B2">
            <w:pPr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103,0</w:t>
            </w:r>
          </w:p>
        </w:tc>
        <w:tc>
          <w:tcPr>
            <w:tcW w:w="1275" w:type="dxa"/>
            <w:noWrap/>
            <w:vAlign w:val="bottom"/>
          </w:tcPr>
          <w:p w:rsidR="00C93774" w:rsidRPr="00F27F9D" w:rsidRDefault="00C93774" w:rsidP="006330B2">
            <w:pPr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103,0</w:t>
            </w:r>
          </w:p>
        </w:tc>
      </w:tr>
      <w:tr w:rsidR="00C93774" w:rsidRPr="002347F0" w:rsidTr="00522865">
        <w:trPr>
          <w:trHeight w:val="347"/>
        </w:trPr>
        <w:tc>
          <w:tcPr>
            <w:tcW w:w="10206" w:type="dxa"/>
            <w:gridSpan w:val="4"/>
            <w:vAlign w:val="bottom"/>
          </w:tcPr>
          <w:p w:rsidR="00C93774" w:rsidRPr="00F27F9D" w:rsidRDefault="00C93774" w:rsidP="006614BE">
            <w:pPr>
              <w:spacing w:line="240" w:lineRule="auto"/>
              <w:ind w:left="34" w:firstLine="0"/>
              <w:contextualSpacing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III. Промышленность</w:t>
            </w:r>
          </w:p>
        </w:tc>
      </w:tr>
      <w:tr w:rsidR="00C93774" w:rsidRPr="002347F0" w:rsidTr="00522865">
        <w:trPr>
          <w:trHeight w:val="465"/>
        </w:trPr>
        <w:tc>
          <w:tcPr>
            <w:tcW w:w="6521" w:type="dxa"/>
            <w:vAlign w:val="center"/>
          </w:tcPr>
          <w:p w:rsidR="00C93774" w:rsidRPr="00175C7B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175C7B">
              <w:rPr>
                <w:rFonts w:ascii="Times New Roman" w:hAnsi="Times New Roman"/>
                <w:color w:val="000000"/>
                <w:sz w:val="22"/>
              </w:rPr>
              <w:t>Производство важнейших видов промышленной продукции:</w:t>
            </w:r>
          </w:p>
        </w:tc>
        <w:tc>
          <w:tcPr>
            <w:tcW w:w="1134" w:type="dxa"/>
            <w:noWrap/>
            <w:vAlign w:val="bottom"/>
          </w:tcPr>
          <w:p w:rsidR="00C93774" w:rsidRPr="002E5403" w:rsidRDefault="00C93774" w:rsidP="006614BE">
            <w:pPr>
              <w:spacing w:line="240" w:lineRule="auto"/>
              <w:ind w:left="34" w:firstLine="0"/>
              <w:contextualSpacing/>
              <w:jc w:val="center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276" w:type="dxa"/>
            <w:noWrap/>
            <w:vAlign w:val="bottom"/>
          </w:tcPr>
          <w:p w:rsidR="00C93774" w:rsidRPr="002E5403" w:rsidRDefault="00C93774" w:rsidP="006614BE">
            <w:pPr>
              <w:spacing w:line="240" w:lineRule="auto"/>
              <w:ind w:firstLine="33"/>
              <w:contextualSpacing/>
              <w:jc w:val="center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275" w:type="dxa"/>
            <w:noWrap/>
            <w:vAlign w:val="bottom"/>
          </w:tcPr>
          <w:p w:rsidR="00C93774" w:rsidRPr="002E5403" w:rsidRDefault="00C93774" w:rsidP="006614BE">
            <w:pPr>
              <w:spacing w:line="240" w:lineRule="auto"/>
              <w:ind w:left="34" w:firstLine="0"/>
              <w:contextualSpacing/>
              <w:jc w:val="center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C93774" w:rsidRPr="002347F0" w:rsidTr="00522865">
        <w:trPr>
          <w:trHeight w:val="375"/>
        </w:trPr>
        <w:tc>
          <w:tcPr>
            <w:tcW w:w="6521" w:type="dxa"/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Нефть,  млн. </w:t>
            </w:r>
            <w:r>
              <w:rPr>
                <w:rFonts w:ascii="Times New Roman" w:hAnsi="Times New Roman"/>
                <w:color w:val="000000"/>
                <w:sz w:val="22"/>
              </w:rPr>
              <w:t>т</w:t>
            </w:r>
          </w:p>
        </w:tc>
        <w:tc>
          <w:tcPr>
            <w:tcW w:w="1134" w:type="dxa"/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347F0">
              <w:rPr>
                <w:rFonts w:ascii="Times New Roman" w:hAnsi="Times New Roman"/>
                <w:color w:val="000000"/>
                <w:sz w:val="22"/>
              </w:rPr>
              <w:t>3</w:t>
            </w:r>
            <w:r>
              <w:rPr>
                <w:rFonts w:ascii="Times New Roman" w:hAnsi="Times New Roman"/>
                <w:color w:val="000000"/>
                <w:sz w:val="22"/>
              </w:rPr>
              <w:t> 500,9</w:t>
            </w:r>
          </w:p>
        </w:tc>
        <w:tc>
          <w:tcPr>
            <w:tcW w:w="1276" w:type="dxa"/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3 552,0</w:t>
            </w:r>
          </w:p>
        </w:tc>
        <w:tc>
          <w:tcPr>
            <w:tcW w:w="1275" w:type="dxa"/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347F0">
              <w:rPr>
                <w:rFonts w:ascii="Times New Roman" w:hAnsi="Times New Roman"/>
                <w:color w:val="000000"/>
                <w:sz w:val="22"/>
              </w:rPr>
              <w:t>3</w:t>
            </w:r>
            <w:r>
              <w:rPr>
                <w:rFonts w:ascii="Times New Roman" w:hAnsi="Times New Roman"/>
                <w:color w:val="000000"/>
                <w:sz w:val="22"/>
              </w:rPr>
              <w:t> 552,0</w:t>
            </w:r>
          </w:p>
        </w:tc>
      </w:tr>
      <w:tr w:rsidR="00C93774" w:rsidRPr="002347F0" w:rsidTr="00522865">
        <w:trPr>
          <w:trHeight w:val="375"/>
        </w:trPr>
        <w:tc>
          <w:tcPr>
            <w:tcW w:w="6521" w:type="dxa"/>
          </w:tcPr>
          <w:p w:rsidR="00C93774" w:rsidRPr="00F27F9D" w:rsidRDefault="00C93774" w:rsidP="006614BE">
            <w:pPr>
              <w:spacing w:line="240" w:lineRule="auto"/>
              <w:ind w:firstLine="0"/>
              <w:contextualSpacing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Костюмы, комплекты рабочие, </w:t>
            </w:r>
            <w:r w:rsidRPr="00F27F9D">
              <w:rPr>
                <w:rFonts w:ascii="Times New Roman" w:hAnsi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1134" w:type="dxa"/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60,0</w:t>
            </w:r>
          </w:p>
        </w:tc>
        <w:tc>
          <w:tcPr>
            <w:tcW w:w="1276" w:type="dxa"/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65,0</w:t>
            </w:r>
          </w:p>
        </w:tc>
        <w:tc>
          <w:tcPr>
            <w:tcW w:w="1275" w:type="dxa"/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70,0</w:t>
            </w:r>
          </w:p>
        </w:tc>
      </w:tr>
      <w:tr w:rsidR="00C93774" w:rsidRPr="002347F0" w:rsidTr="00522865">
        <w:trPr>
          <w:trHeight w:val="375"/>
        </w:trPr>
        <w:tc>
          <w:tcPr>
            <w:tcW w:w="6521" w:type="dxa"/>
          </w:tcPr>
          <w:p w:rsidR="00C93774" w:rsidRPr="00F27F9D" w:rsidRDefault="00C93774" w:rsidP="006614BE">
            <w:pPr>
              <w:spacing w:line="240" w:lineRule="auto"/>
              <w:ind w:firstLine="0"/>
              <w:contextualSpacing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  <w:lang w:eastAsia="ru-RU"/>
              </w:rPr>
              <w:t>Рукавицы, тыс.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</w:t>
            </w:r>
            <w:r w:rsidRPr="00F27F9D">
              <w:rPr>
                <w:rFonts w:ascii="Times New Roman" w:hAnsi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1134" w:type="dxa"/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22,0</w:t>
            </w:r>
          </w:p>
        </w:tc>
        <w:tc>
          <w:tcPr>
            <w:tcW w:w="1276" w:type="dxa"/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24,0</w:t>
            </w:r>
          </w:p>
        </w:tc>
        <w:tc>
          <w:tcPr>
            <w:tcW w:w="1275" w:type="dxa"/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26,</w:t>
            </w:r>
            <w:r w:rsidRPr="002347F0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C93774" w:rsidRPr="002347F0" w:rsidTr="00522865">
        <w:trPr>
          <w:trHeight w:val="375"/>
        </w:trPr>
        <w:tc>
          <w:tcPr>
            <w:tcW w:w="6521" w:type="dxa"/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Топливо дизельное, тыс. т</w:t>
            </w:r>
          </w:p>
        </w:tc>
        <w:tc>
          <w:tcPr>
            <w:tcW w:w="1134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C93774" w:rsidRPr="002347F0" w:rsidTr="00522865">
        <w:trPr>
          <w:trHeight w:val="375"/>
        </w:trPr>
        <w:tc>
          <w:tcPr>
            <w:tcW w:w="6521" w:type="dxa"/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Базовые масла, тыс.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т</w:t>
            </w:r>
          </w:p>
        </w:tc>
        <w:tc>
          <w:tcPr>
            <w:tcW w:w="1134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C93774" w:rsidRPr="002347F0" w:rsidTr="00522865">
        <w:trPr>
          <w:trHeight w:val="375"/>
        </w:trPr>
        <w:tc>
          <w:tcPr>
            <w:tcW w:w="6521" w:type="dxa"/>
            <w:noWrap/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Мазут топочный, тыс. </w:t>
            </w:r>
            <w:r>
              <w:rPr>
                <w:rFonts w:ascii="Times New Roman" w:hAnsi="Times New Roman"/>
                <w:color w:val="000000"/>
                <w:sz w:val="22"/>
              </w:rPr>
              <w:t>т</w:t>
            </w:r>
          </w:p>
        </w:tc>
        <w:tc>
          <w:tcPr>
            <w:tcW w:w="1134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C93774" w:rsidRPr="002347F0" w:rsidTr="00522865">
        <w:trPr>
          <w:trHeight w:val="375"/>
        </w:trPr>
        <w:tc>
          <w:tcPr>
            <w:tcW w:w="6521" w:type="dxa"/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Газ попутный, млн. куб. м</w:t>
            </w:r>
            <w:r>
              <w:rPr>
                <w:rFonts w:ascii="Times New Roman" w:hAnsi="Times New Roman"/>
                <w:color w:val="000000"/>
                <w:sz w:val="22"/>
              </w:rPr>
              <w:t>.</w:t>
            </w:r>
          </w:p>
        </w:tc>
        <w:tc>
          <w:tcPr>
            <w:tcW w:w="1134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C93774" w:rsidRPr="002347F0" w:rsidTr="00522865">
        <w:trPr>
          <w:trHeight w:val="375"/>
        </w:trPr>
        <w:tc>
          <w:tcPr>
            <w:tcW w:w="6521" w:type="dxa"/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Трубы стальные, тыс. </w:t>
            </w:r>
            <w:r>
              <w:rPr>
                <w:rFonts w:ascii="Times New Roman" w:hAnsi="Times New Roman"/>
                <w:color w:val="000000"/>
                <w:sz w:val="22"/>
              </w:rPr>
              <w:t>т</w:t>
            </w:r>
          </w:p>
        </w:tc>
        <w:tc>
          <w:tcPr>
            <w:tcW w:w="1134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C93774" w:rsidRPr="002347F0" w:rsidTr="00522865">
        <w:trPr>
          <w:trHeight w:val="750"/>
        </w:trPr>
        <w:tc>
          <w:tcPr>
            <w:tcW w:w="6521" w:type="dxa"/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Удобрения минеральные или химические (в пересчете на 100% питательных веществ), тыс. </w:t>
            </w:r>
            <w:r>
              <w:rPr>
                <w:rFonts w:ascii="Times New Roman" w:hAnsi="Times New Roman"/>
                <w:color w:val="000000"/>
                <w:sz w:val="22"/>
              </w:rPr>
              <w:t>т</w:t>
            </w:r>
          </w:p>
        </w:tc>
        <w:tc>
          <w:tcPr>
            <w:tcW w:w="1134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C93774" w:rsidRPr="002347F0" w:rsidTr="00522865">
        <w:trPr>
          <w:trHeight w:val="375"/>
        </w:trPr>
        <w:tc>
          <w:tcPr>
            <w:tcW w:w="6521" w:type="dxa"/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Каучуки синтетические, тыс. т</w:t>
            </w:r>
          </w:p>
        </w:tc>
        <w:tc>
          <w:tcPr>
            <w:tcW w:w="1134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C93774" w:rsidRPr="002347F0" w:rsidTr="00522865">
        <w:trPr>
          <w:trHeight w:val="375"/>
        </w:trPr>
        <w:tc>
          <w:tcPr>
            <w:tcW w:w="6521" w:type="dxa"/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Бумага,  тыс. </w:t>
            </w:r>
            <w:r>
              <w:rPr>
                <w:rFonts w:ascii="Times New Roman" w:hAnsi="Times New Roman"/>
                <w:color w:val="000000"/>
                <w:sz w:val="22"/>
              </w:rPr>
              <w:t>т</w:t>
            </w:r>
          </w:p>
        </w:tc>
        <w:tc>
          <w:tcPr>
            <w:tcW w:w="1134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C93774" w:rsidRPr="002347F0" w:rsidTr="00522865">
        <w:trPr>
          <w:trHeight w:val="375"/>
        </w:trPr>
        <w:tc>
          <w:tcPr>
            <w:tcW w:w="6521" w:type="dxa"/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Полиэтилен, тыс. </w:t>
            </w:r>
            <w:r>
              <w:rPr>
                <w:rFonts w:ascii="Times New Roman" w:hAnsi="Times New Roman"/>
                <w:color w:val="000000"/>
                <w:sz w:val="22"/>
              </w:rPr>
              <w:t>т</w:t>
            </w:r>
          </w:p>
        </w:tc>
        <w:tc>
          <w:tcPr>
            <w:tcW w:w="1134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C93774" w:rsidRPr="002347F0" w:rsidTr="00522865">
        <w:trPr>
          <w:trHeight w:val="375"/>
        </w:trPr>
        <w:tc>
          <w:tcPr>
            <w:tcW w:w="6521" w:type="dxa"/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Полистирол, тыс.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т</w:t>
            </w:r>
          </w:p>
        </w:tc>
        <w:tc>
          <w:tcPr>
            <w:tcW w:w="1134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C93774" w:rsidRPr="002347F0" w:rsidTr="00522865">
        <w:trPr>
          <w:trHeight w:val="375"/>
        </w:trPr>
        <w:tc>
          <w:tcPr>
            <w:tcW w:w="6521" w:type="dxa"/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Полипропилен, тыс.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т</w:t>
            </w:r>
          </w:p>
        </w:tc>
        <w:tc>
          <w:tcPr>
            <w:tcW w:w="1134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C93774" w:rsidRPr="002347F0" w:rsidTr="00522865">
        <w:trPr>
          <w:trHeight w:val="375"/>
        </w:trPr>
        <w:tc>
          <w:tcPr>
            <w:tcW w:w="6521" w:type="dxa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АБС-пластики, тыс.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т</w:t>
            </w:r>
          </w:p>
        </w:tc>
        <w:tc>
          <w:tcPr>
            <w:tcW w:w="1134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C93774" w:rsidRPr="002347F0" w:rsidTr="00522865">
        <w:trPr>
          <w:trHeight w:val="375"/>
        </w:trPr>
        <w:tc>
          <w:tcPr>
            <w:tcW w:w="6521" w:type="dxa"/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Шины, млн. шт</w:t>
            </w:r>
            <w:r>
              <w:rPr>
                <w:rFonts w:ascii="Times New Roman" w:hAnsi="Times New Roman"/>
                <w:color w:val="000000"/>
                <w:sz w:val="22"/>
              </w:rPr>
              <w:t>.</w:t>
            </w:r>
          </w:p>
        </w:tc>
        <w:tc>
          <w:tcPr>
            <w:tcW w:w="1134" w:type="dxa"/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C93774" w:rsidRPr="002347F0" w:rsidTr="00522865">
        <w:trPr>
          <w:trHeight w:val="375"/>
        </w:trPr>
        <w:tc>
          <w:tcPr>
            <w:tcW w:w="6521" w:type="dxa"/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Автомобили грузовые, тыс. шт</w:t>
            </w:r>
            <w:r>
              <w:rPr>
                <w:rFonts w:ascii="Times New Roman" w:hAnsi="Times New Roman"/>
                <w:color w:val="000000"/>
                <w:sz w:val="22"/>
              </w:rPr>
              <w:t>.</w:t>
            </w:r>
          </w:p>
        </w:tc>
        <w:tc>
          <w:tcPr>
            <w:tcW w:w="1134" w:type="dxa"/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C93774" w:rsidRPr="002347F0" w:rsidTr="00522865">
        <w:trPr>
          <w:trHeight w:val="375"/>
        </w:trPr>
        <w:tc>
          <w:tcPr>
            <w:tcW w:w="6521" w:type="dxa"/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Автомобили легковые, тыс. шт</w:t>
            </w:r>
            <w:r>
              <w:rPr>
                <w:rFonts w:ascii="Times New Roman" w:hAnsi="Times New Roman"/>
                <w:color w:val="000000"/>
                <w:sz w:val="22"/>
              </w:rPr>
              <w:t>.</w:t>
            </w:r>
          </w:p>
        </w:tc>
        <w:tc>
          <w:tcPr>
            <w:tcW w:w="1134" w:type="dxa"/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C93774" w:rsidRPr="002347F0" w:rsidTr="00522865">
        <w:trPr>
          <w:trHeight w:val="375"/>
        </w:trPr>
        <w:tc>
          <w:tcPr>
            <w:tcW w:w="6521" w:type="dxa"/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Тракторы, тыс. шт</w:t>
            </w:r>
            <w:r>
              <w:rPr>
                <w:rFonts w:ascii="Times New Roman" w:hAnsi="Times New Roman"/>
                <w:color w:val="000000"/>
                <w:sz w:val="22"/>
              </w:rPr>
              <w:t>.</w:t>
            </w:r>
          </w:p>
        </w:tc>
        <w:tc>
          <w:tcPr>
            <w:tcW w:w="1134" w:type="dxa"/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</w:tbl>
    <w:p w:rsidR="00C93774" w:rsidRDefault="00C93774"/>
    <w:tbl>
      <w:tblPr>
        <w:tblW w:w="10206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6521"/>
        <w:gridCol w:w="1134"/>
        <w:gridCol w:w="1276"/>
        <w:gridCol w:w="1275"/>
      </w:tblGrid>
      <w:tr w:rsidR="00C93774" w:rsidRPr="002347F0" w:rsidTr="00D74411">
        <w:trPr>
          <w:trHeight w:val="37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Холодильники  и  морозильники  бытовые,  тыс. шт</w:t>
            </w:r>
            <w:r>
              <w:rPr>
                <w:rFonts w:ascii="Times New Roman" w:hAnsi="Times New Roman"/>
                <w:color w:val="000000"/>
                <w:sz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C93774" w:rsidRPr="002347F0" w:rsidTr="006614BE">
        <w:trPr>
          <w:trHeight w:val="37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Средства моющие, тыс. </w:t>
            </w:r>
            <w:r>
              <w:rPr>
                <w:rFonts w:ascii="Times New Roman" w:hAnsi="Times New Roman"/>
                <w:color w:val="000000"/>
                <w:sz w:val="22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C93774" w:rsidRPr="002347F0" w:rsidTr="00522865">
        <w:trPr>
          <w:trHeight w:val="480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774" w:rsidRPr="00F27F9D" w:rsidRDefault="00C93774" w:rsidP="006614BE">
            <w:pPr>
              <w:spacing w:line="240" w:lineRule="auto"/>
              <w:ind w:left="34" w:firstLine="0"/>
              <w:contextualSpacing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IV. Агропромышленный комплекс</w:t>
            </w:r>
          </w:p>
        </w:tc>
      </w:tr>
      <w:tr w:rsidR="00C93774" w:rsidRPr="002347F0" w:rsidTr="00522865">
        <w:trPr>
          <w:trHeight w:val="57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1. Производство  основных  видов  сельскохозяйственной  пр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о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дукции: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F27F9D" w:rsidRDefault="00C93774" w:rsidP="006614BE">
            <w:pPr>
              <w:spacing w:line="240" w:lineRule="auto"/>
              <w:ind w:left="34" w:firstLine="0"/>
              <w:contextualSpacing/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F27F9D" w:rsidRDefault="00C93774" w:rsidP="006614BE">
            <w:pPr>
              <w:spacing w:line="240" w:lineRule="auto"/>
              <w:ind w:firstLine="33"/>
              <w:contextualSpacing/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F27F9D" w:rsidRDefault="00C93774" w:rsidP="006614BE">
            <w:pPr>
              <w:spacing w:line="240" w:lineRule="auto"/>
              <w:ind w:left="34" w:firstLine="0"/>
              <w:contextualSpacing/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</w:rPr>
            </w:pPr>
          </w:p>
        </w:tc>
      </w:tr>
      <w:tr w:rsidR="00C93774" w:rsidRPr="002347F0" w:rsidTr="00522865">
        <w:trPr>
          <w:trHeight w:val="37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Зерно (в весе после доработки),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тыс.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111,3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116,4</w:t>
            </w:r>
          </w:p>
        </w:tc>
      </w:tr>
      <w:tr w:rsidR="00C93774" w:rsidRPr="002347F0" w:rsidTr="00522865">
        <w:trPr>
          <w:trHeight w:val="37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Сахарная  свекла,  тыс. </w:t>
            </w:r>
            <w:r>
              <w:rPr>
                <w:rFonts w:ascii="Times New Roman" w:hAnsi="Times New Roman"/>
                <w:color w:val="000000"/>
                <w:sz w:val="22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0</w:t>
            </w:r>
          </w:p>
        </w:tc>
      </w:tr>
      <w:tr w:rsidR="00C93774" w:rsidRPr="002347F0" w:rsidTr="00522865">
        <w:trPr>
          <w:trHeight w:val="37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Овощи</w:t>
            </w:r>
            <w:r>
              <w:rPr>
                <w:rFonts w:ascii="Times New Roman" w:hAnsi="Times New Roman"/>
                <w:color w:val="000000"/>
                <w:sz w:val="22"/>
              </w:rPr>
              <w:t>, 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450,0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500,0</w:t>
            </w:r>
          </w:p>
        </w:tc>
      </w:tr>
      <w:tr w:rsidR="00C93774" w:rsidRPr="002347F0" w:rsidTr="00522865">
        <w:trPr>
          <w:trHeight w:val="37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Мясо (скот  и  птица в  живом 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весе),  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3</w:t>
            </w:r>
            <w:r>
              <w:rPr>
                <w:rFonts w:ascii="Times New Roman" w:hAnsi="Times New Roman"/>
                <w:sz w:val="22"/>
              </w:rPr>
              <w:t> 299,0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3</w:t>
            </w:r>
            <w:r>
              <w:rPr>
                <w:rFonts w:ascii="Times New Roman" w:hAnsi="Times New Roman"/>
                <w:sz w:val="22"/>
              </w:rPr>
              <w:t> 350,0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3</w:t>
            </w:r>
            <w:r>
              <w:rPr>
                <w:rFonts w:ascii="Times New Roman" w:hAnsi="Times New Roman"/>
                <w:sz w:val="22"/>
              </w:rPr>
              <w:t> 465,0</w:t>
            </w:r>
          </w:p>
        </w:tc>
      </w:tr>
      <w:tr w:rsidR="00C93774" w:rsidRPr="002347F0" w:rsidTr="00522865">
        <w:trPr>
          <w:trHeight w:val="44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Молоко,  </w:t>
            </w:r>
            <w:r>
              <w:rPr>
                <w:rFonts w:ascii="Times New Roman" w:hAnsi="Times New Roman"/>
                <w:color w:val="000000"/>
                <w:sz w:val="22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47 271,0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49 635,0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347F0">
              <w:rPr>
                <w:rFonts w:ascii="Times New Roman" w:hAnsi="Times New Roman"/>
                <w:color w:val="000000"/>
                <w:sz w:val="22"/>
              </w:rPr>
              <w:t>5</w:t>
            </w:r>
            <w:r>
              <w:rPr>
                <w:rFonts w:ascii="Times New Roman" w:hAnsi="Times New Roman"/>
                <w:color w:val="000000"/>
                <w:sz w:val="22"/>
              </w:rPr>
              <w:t>2 116,0</w:t>
            </w:r>
          </w:p>
        </w:tc>
      </w:tr>
      <w:tr w:rsidR="00C93774" w:rsidRPr="002347F0" w:rsidTr="00522865">
        <w:trPr>
          <w:trHeight w:val="37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Яйца, тыс. ш</w:t>
            </w:r>
            <w:r>
              <w:rPr>
                <w:rFonts w:ascii="Times New Roman" w:hAnsi="Times New Roman"/>
                <w:color w:val="000000"/>
                <w:sz w:val="22"/>
              </w:rPr>
              <w:t>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1 100,0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1 100,0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1 100,0</w:t>
            </w:r>
          </w:p>
        </w:tc>
      </w:tr>
      <w:tr w:rsidR="00C93774" w:rsidRPr="002347F0" w:rsidTr="00522865">
        <w:trPr>
          <w:trHeight w:val="67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2. Производство      продукции      перерабатывающей  промы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ш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ленности      АПК: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C93774" w:rsidRPr="002347F0" w:rsidTr="00522865">
        <w:trPr>
          <w:trHeight w:val="499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2347F0" w:rsidRDefault="00C93774" w:rsidP="006614BE">
            <w:pPr>
              <w:spacing w:line="240" w:lineRule="auto"/>
              <w:ind w:firstLine="0"/>
              <w:contextualSpacing/>
              <w:jc w:val="both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Цельномолочная продукция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347F0">
              <w:rPr>
                <w:rFonts w:ascii="Times New Roman" w:hAnsi="Times New Roman"/>
                <w:color w:val="000000"/>
                <w:sz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</w:rPr>
              <w:t> </w:t>
            </w:r>
            <w:r w:rsidRPr="002347F0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81,0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347F0">
              <w:rPr>
                <w:rFonts w:ascii="Times New Roman" w:hAnsi="Times New Roman"/>
                <w:color w:val="000000"/>
                <w:sz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</w:rPr>
              <w:t> 135,0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1 192,0</w:t>
            </w:r>
          </w:p>
        </w:tc>
      </w:tr>
      <w:tr w:rsidR="00C93774" w:rsidRPr="002347F0" w:rsidTr="00522865">
        <w:trPr>
          <w:trHeight w:val="46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2347F0" w:rsidRDefault="00C93774" w:rsidP="006614BE">
            <w:pPr>
              <w:spacing w:line="240" w:lineRule="auto"/>
              <w:ind w:firstLine="0"/>
              <w:contextualSpacing/>
              <w:jc w:val="both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Масло крестьянское, 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347F0">
              <w:rPr>
                <w:rFonts w:ascii="Times New Roman" w:hAnsi="Times New Roman"/>
                <w:color w:val="000000"/>
                <w:sz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</w:rPr>
              <w:t> 301,0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347F0">
              <w:rPr>
                <w:rFonts w:ascii="Times New Roman" w:hAnsi="Times New Roman"/>
                <w:color w:val="000000"/>
                <w:sz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</w:rPr>
              <w:t> 366,0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347F0">
              <w:rPr>
                <w:rFonts w:ascii="Times New Roman" w:hAnsi="Times New Roman"/>
                <w:color w:val="000000"/>
                <w:sz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</w:rPr>
              <w:t> </w:t>
            </w:r>
            <w:r w:rsidRPr="002347F0">
              <w:rPr>
                <w:rFonts w:ascii="Times New Roman" w:hAnsi="Times New Roman"/>
                <w:color w:val="000000"/>
                <w:sz w:val="22"/>
              </w:rPr>
              <w:t>4</w:t>
            </w:r>
            <w:r>
              <w:rPr>
                <w:rFonts w:ascii="Times New Roman" w:hAnsi="Times New Roman"/>
                <w:color w:val="000000"/>
                <w:sz w:val="22"/>
              </w:rPr>
              <w:t>34,0</w:t>
            </w:r>
          </w:p>
        </w:tc>
      </w:tr>
      <w:tr w:rsidR="00C93774" w:rsidRPr="002347F0" w:rsidTr="00522865">
        <w:trPr>
          <w:trHeight w:val="46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2347F0" w:rsidRDefault="00C93774" w:rsidP="00702023">
            <w:pPr>
              <w:spacing w:line="240" w:lineRule="auto"/>
              <w:ind w:firstLine="0"/>
              <w:contextualSpacing/>
              <w:jc w:val="both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 xml:space="preserve">Сыры и сырные продукты, </w:t>
            </w:r>
            <w:r>
              <w:rPr>
                <w:rFonts w:ascii="Times New Roman" w:hAnsi="Times New Roman"/>
                <w:sz w:val="22"/>
              </w:rPr>
              <w:t>т</w:t>
            </w:r>
            <w:r w:rsidRPr="002347F0"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810,0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851,0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893,0</w:t>
            </w:r>
          </w:p>
        </w:tc>
      </w:tr>
      <w:tr w:rsidR="00C93774" w:rsidRPr="002347F0" w:rsidTr="00522865">
        <w:trPr>
          <w:trHeight w:val="46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Хлеб и хлебобулочные изделия,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3 </w:t>
            </w:r>
            <w:r w:rsidRPr="005E3B52">
              <w:rPr>
                <w:rFonts w:ascii="Times New Roman" w:hAnsi="Times New Roman"/>
                <w:color w:val="000000"/>
                <w:sz w:val="22"/>
              </w:rPr>
              <w:t>000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3 100,0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3 150,0</w:t>
            </w:r>
          </w:p>
        </w:tc>
      </w:tr>
      <w:tr w:rsidR="00C93774" w:rsidRPr="002347F0" w:rsidTr="006614BE">
        <w:trPr>
          <w:trHeight w:val="46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Крупа,  тыс. </w:t>
            </w:r>
            <w:r>
              <w:rPr>
                <w:rFonts w:ascii="Times New Roman" w:hAnsi="Times New Roman"/>
                <w:color w:val="000000"/>
                <w:sz w:val="22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C93774" w:rsidRPr="002347F0" w:rsidTr="006614BE">
        <w:trPr>
          <w:trHeight w:val="389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3. Производство  алкогольной продукции: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C93774" w:rsidRPr="002347F0" w:rsidTr="00522865">
        <w:trPr>
          <w:trHeight w:val="28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Водка, тыс. дкл</w:t>
            </w:r>
            <w:r>
              <w:rPr>
                <w:rFonts w:ascii="Times New Roman" w:hAnsi="Times New Roman"/>
                <w:color w:val="000000"/>
                <w:sz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C93774" w:rsidRPr="002347F0" w:rsidTr="00522865">
        <w:trPr>
          <w:trHeight w:val="43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Ликеро-водочные изделия крепостью до 25%, тыс. дкл</w:t>
            </w:r>
            <w:r>
              <w:rPr>
                <w:rFonts w:ascii="Times New Roman" w:hAnsi="Times New Roman"/>
                <w:color w:val="000000"/>
                <w:sz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C93774" w:rsidRPr="002347F0" w:rsidTr="00522865">
        <w:trPr>
          <w:trHeight w:val="43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Ликеро-водочные изделия крепостью свыше 25%, тыс. дкл</w:t>
            </w:r>
            <w:r>
              <w:rPr>
                <w:rFonts w:ascii="Times New Roman" w:hAnsi="Times New Roman"/>
                <w:color w:val="000000"/>
                <w:sz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C93774" w:rsidRPr="002347F0" w:rsidTr="00522865">
        <w:trPr>
          <w:trHeight w:val="43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Вина столовые, тыс. дкл</w:t>
            </w:r>
            <w:r>
              <w:rPr>
                <w:rFonts w:ascii="Times New Roman" w:hAnsi="Times New Roman"/>
                <w:color w:val="000000"/>
                <w:sz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C93774" w:rsidRPr="002347F0" w:rsidTr="00522865">
        <w:trPr>
          <w:trHeight w:val="43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Напитки винные, тыс. дкл</w:t>
            </w:r>
            <w:r>
              <w:rPr>
                <w:rFonts w:ascii="Times New Roman" w:hAnsi="Times New Roman"/>
                <w:color w:val="000000"/>
                <w:sz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C93774" w:rsidRPr="002347F0" w:rsidTr="00522865">
        <w:trPr>
          <w:trHeight w:val="43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Вина шампанские и игристые, тыс. дкл</w:t>
            </w:r>
            <w:r>
              <w:rPr>
                <w:rFonts w:ascii="Times New Roman" w:hAnsi="Times New Roman"/>
                <w:color w:val="000000"/>
                <w:sz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C93774" w:rsidRPr="002347F0" w:rsidTr="00522865">
        <w:trPr>
          <w:trHeight w:val="43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F27F9D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Коньяки, тыс. дкл</w:t>
            </w:r>
            <w:r>
              <w:rPr>
                <w:rFonts w:ascii="Times New Roman" w:hAnsi="Times New Roman"/>
                <w:color w:val="000000"/>
                <w:sz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C93774" w:rsidRPr="002347F0" w:rsidTr="00522865">
        <w:trPr>
          <w:trHeight w:val="43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175C7B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175C7B">
              <w:rPr>
                <w:rFonts w:ascii="Times New Roman" w:hAnsi="Times New Roman"/>
                <w:color w:val="000000"/>
                <w:sz w:val="22"/>
              </w:rPr>
              <w:t>Спирт этиловый ректификованный из пищевого сырья, тыс. дкл</w:t>
            </w:r>
            <w:r>
              <w:rPr>
                <w:rFonts w:ascii="Times New Roman" w:hAnsi="Times New Roman"/>
                <w:color w:val="000000"/>
                <w:sz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C93774" w:rsidRPr="002347F0" w:rsidTr="00522865">
        <w:trPr>
          <w:trHeight w:val="43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175C7B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175C7B">
              <w:rPr>
                <w:rFonts w:ascii="Times New Roman" w:hAnsi="Times New Roman"/>
                <w:color w:val="000000"/>
                <w:sz w:val="22"/>
              </w:rPr>
              <w:t>Пиво, кроме отходов пивоварения, тыс. дкл</w:t>
            </w:r>
            <w:r>
              <w:rPr>
                <w:rFonts w:ascii="Times New Roman" w:hAnsi="Times New Roman"/>
                <w:color w:val="000000"/>
                <w:sz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E5403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C93774" w:rsidRPr="002347F0" w:rsidTr="006614BE">
        <w:trPr>
          <w:trHeight w:val="353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3774" w:rsidRPr="00175C7B" w:rsidRDefault="00C93774" w:rsidP="006614BE">
            <w:pPr>
              <w:spacing w:line="240" w:lineRule="auto"/>
              <w:ind w:left="34" w:firstLine="0"/>
              <w:contextualSpacing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175C7B">
              <w:rPr>
                <w:rFonts w:ascii="Times New Roman" w:hAnsi="Times New Roman"/>
                <w:color w:val="000000"/>
                <w:sz w:val="22"/>
              </w:rPr>
              <w:t>V.  Потребительский  рынок</w:t>
            </w:r>
          </w:p>
        </w:tc>
      </w:tr>
      <w:tr w:rsidR="00C93774" w:rsidRPr="002347F0" w:rsidTr="006614BE">
        <w:trPr>
          <w:trHeight w:val="43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175C7B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175C7B">
              <w:rPr>
                <w:rFonts w:ascii="Times New Roman" w:hAnsi="Times New Roman"/>
                <w:color w:val="000000"/>
                <w:sz w:val="22"/>
              </w:rPr>
              <w:t>1. Оборот общественного питания, 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5E3B52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310,0</w:t>
            </w:r>
          </w:p>
        </w:tc>
      </w:tr>
      <w:tr w:rsidR="00C93774" w:rsidRPr="002347F0" w:rsidTr="006614BE">
        <w:trPr>
          <w:trHeight w:val="43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175C7B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175C7B">
              <w:rPr>
                <w:rFonts w:ascii="Times New Roman" w:hAnsi="Times New Roman"/>
                <w:color w:val="000000"/>
                <w:sz w:val="22"/>
              </w:rPr>
              <w:t>2.  Объем  платных  услуг  населению, 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1</w:t>
            </w:r>
            <w:r>
              <w:rPr>
                <w:rFonts w:ascii="Times New Roman" w:hAnsi="Times New Roman"/>
                <w:sz w:val="22"/>
              </w:rPr>
              <w:t> 543,8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1</w:t>
            </w:r>
            <w:r>
              <w:rPr>
                <w:rFonts w:ascii="Times New Roman" w:hAnsi="Times New Roman"/>
                <w:sz w:val="22"/>
              </w:rPr>
              <w:t> 670,4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1</w:t>
            </w:r>
            <w:r>
              <w:rPr>
                <w:rFonts w:ascii="Times New Roman" w:hAnsi="Times New Roman"/>
                <w:sz w:val="22"/>
              </w:rPr>
              <w:t> 792,4</w:t>
            </w:r>
          </w:p>
        </w:tc>
      </w:tr>
      <w:tr w:rsidR="00C93774" w:rsidRPr="002347F0" w:rsidTr="006614BE">
        <w:trPr>
          <w:trHeight w:val="43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74" w:rsidRPr="00175C7B" w:rsidRDefault="00C9377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2"/>
              </w:rPr>
            </w:pPr>
            <w:r w:rsidRPr="00175C7B">
              <w:rPr>
                <w:rFonts w:ascii="Times New Roman" w:hAnsi="Times New Roman"/>
                <w:color w:val="000000"/>
                <w:sz w:val="22"/>
              </w:rPr>
              <w:t>в  сопоставимых ценах, в  %  к  предыдущему 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10</w:t>
            </w:r>
            <w:r>
              <w:rPr>
                <w:rFonts w:ascii="Times New Roman" w:hAnsi="Times New Roman"/>
                <w:sz w:val="22"/>
              </w:rPr>
              <w:t>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10</w:t>
            </w:r>
            <w:r>
              <w:rPr>
                <w:rFonts w:ascii="Times New Roman" w:hAnsi="Times New Roman"/>
                <w:sz w:val="22"/>
              </w:rPr>
              <w:t>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3774" w:rsidRPr="002347F0" w:rsidRDefault="00C9377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/>
                <w:sz w:val="22"/>
              </w:rPr>
            </w:pPr>
            <w:r w:rsidRPr="002347F0">
              <w:rPr>
                <w:rFonts w:ascii="Times New Roman" w:hAnsi="Times New Roman"/>
                <w:sz w:val="22"/>
              </w:rPr>
              <w:t>102,</w:t>
            </w:r>
            <w:r>
              <w:rPr>
                <w:rFonts w:ascii="Times New Roman" w:hAnsi="Times New Roman"/>
                <w:sz w:val="22"/>
              </w:rPr>
              <w:t>9</w:t>
            </w:r>
          </w:p>
        </w:tc>
      </w:tr>
    </w:tbl>
    <w:p w:rsidR="00C93774" w:rsidRDefault="00C93774"/>
    <w:sectPr w:rsidR="00C93774" w:rsidSect="006614BE">
      <w:headerReference w:type="default" r:id="rId6"/>
      <w:pgSz w:w="11906" w:h="16838"/>
      <w:pgMar w:top="567" w:right="567" w:bottom="567" w:left="1418" w:header="454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774" w:rsidRDefault="00C93774" w:rsidP="00201CA2">
      <w:pPr>
        <w:spacing w:line="240" w:lineRule="auto"/>
      </w:pPr>
      <w:r>
        <w:separator/>
      </w:r>
    </w:p>
  </w:endnote>
  <w:endnote w:type="continuationSeparator" w:id="0">
    <w:p w:rsidR="00C93774" w:rsidRDefault="00C93774" w:rsidP="00201C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L_Times New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774" w:rsidRDefault="00C93774" w:rsidP="00201CA2">
      <w:pPr>
        <w:spacing w:line="240" w:lineRule="auto"/>
      </w:pPr>
      <w:r>
        <w:separator/>
      </w:r>
    </w:p>
  </w:footnote>
  <w:footnote w:type="continuationSeparator" w:id="0">
    <w:p w:rsidR="00C93774" w:rsidRDefault="00C93774" w:rsidP="00201C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774" w:rsidRDefault="00C93774" w:rsidP="00201CA2">
    <w:pPr>
      <w:pStyle w:val="Header"/>
      <w:tabs>
        <w:tab w:val="clear" w:pos="9355"/>
        <w:tab w:val="right" w:pos="9498"/>
      </w:tabs>
      <w:ind w:left="-709" w:firstLine="0"/>
      <w:jc w:val="center"/>
    </w:pPr>
    <w:r w:rsidRPr="006614BE">
      <w:rPr>
        <w:sz w:val="18"/>
        <w:szCs w:val="18"/>
      </w:rPr>
      <w:fldChar w:fldCharType="begin"/>
    </w:r>
    <w:r w:rsidRPr="006614BE">
      <w:rPr>
        <w:sz w:val="18"/>
        <w:szCs w:val="18"/>
      </w:rPr>
      <w:instrText xml:space="preserve"> PAGE   \* MERGEFORMAT </w:instrText>
    </w:r>
    <w:r w:rsidRPr="006614BE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6614BE">
      <w:rPr>
        <w:sz w:val="18"/>
        <w:szCs w:val="18"/>
      </w:rPr>
      <w:fldChar w:fldCharType="end"/>
    </w:r>
  </w:p>
  <w:p w:rsidR="00C93774" w:rsidRDefault="00C9377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1CA2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B5F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A6E"/>
    <w:rsid w:val="00017E3E"/>
    <w:rsid w:val="000201AF"/>
    <w:rsid w:val="00020784"/>
    <w:rsid w:val="00020D43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3941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A15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3C89"/>
    <w:rsid w:val="00064111"/>
    <w:rsid w:val="000643FB"/>
    <w:rsid w:val="00065333"/>
    <w:rsid w:val="000656F1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AA4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1A41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6F2A"/>
    <w:rsid w:val="00087510"/>
    <w:rsid w:val="00087690"/>
    <w:rsid w:val="00087B9E"/>
    <w:rsid w:val="00087DA2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02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4AF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6B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2F"/>
    <w:rsid w:val="000F6B74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B9F"/>
    <w:rsid w:val="00114D4E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15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2C6A"/>
    <w:rsid w:val="00152E2B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124"/>
    <w:rsid w:val="001649F8"/>
    <w:rsid w:val="00164A15"/>
    <w:rsid w:val="00165196"/>
    <w:rsid w:val="00165235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DA7"/>
    <w:rsid w:val="00171DC2"/>
    <w:rsid w:val="00172A7E"/>
    <w:rsid w:val="00172AFC"/>
    <w:rsid w:val="00173004"/>
    <w:rsid w:val="0017387A"/>
    <w:rsid w:val="00173A6F"/>
    <w:rsid w:val="00173D1F"/>
    <w:rsid w:val="001751EA"/>
    <w:rsid w:val="001753A4"/>
    <w:rsid w:val="00175A59"/>
    <w:rsid w:val="00175C7B"/>
    <w:rsid w:val="00175CD8"/>
    <w:rsid w:val="001761E8"/>
    <w:rsid w:val="00176405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8B1"/>
    <w:rsid w:val="001A6A5A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3FA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5F1"/>
    <w:rsid w:val="001E2AC3"/>
    <w:rsid w:val="001E2AF3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A2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359"/>
    <w:rsid w:val="00206720"/>
    <w:rsid w:val="00206CAC"/>
    <w:rsid w:val="00206EAB"/>
    <w:rsid w:val="00207093"/>
    <w:rsid w:val="0020719C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AC6"/>
    <w:rsid w:val="00222EDA"/>
    <w:rsid w:val="00223B9E"/>
    <w:rsid w:val="00223E45"/>
    <w:rsid w:val="00223F54"/>
    <w:rsid w:val="00224019"/>
    <w:rsid w:val="00224410"/>
    <w:rsid w:val="0022443D"/>
    <w:rsid w:val="002245EB"/>
    <w:rsid w:val="00224664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7F0"/>
    <w:rsid w:val="00234D27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3E8"/>
    <w:rsid w:val="0023744B"/>
    <w:rsid w:val="00237468"/>
    <w:rsid w:val="002374F2"/>
    <w:rsid w:val="00237518"/>
    <w:rsid w:val="00237565"/>
    <w:rsid w:val="00237721"/>
    <w:rsid w:val="00237B58"/>
    <w:rsid w:val="0024009B"/>
    <w:rsid w:val="002402E0"/>
    <w:rsid w:val="00240568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AB1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295"/>
    <w:rsid w:val="00283534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E1"/>
    <w:rsid w:val="00286BF5"/>
    <w:rsid w:val="00286E01"/>
    <w:rsid w:val="002873D8"/>
    <w:rsid w:val="00287687"/>
    <w:rsid w:val="00287AFA"/>
    <w:rsid w:val="002908A6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398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6CF"/>
    <w:rsid w:val="002A4D16"/>
    <w:rsid w:val="002A5065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AC7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B7D82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25D"/>
    <w:rsid w:val="002C2851"/>
    <w:rsid w:val="002C28EB"/>
    <w:rsid w:val="002C2E86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BE1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403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E18"/>
    <w:rsid w:val="002F6F0C"/>
    <w:rsid w:val="002F7094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BFF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72A"/>
    <w:rsid w:val="00305925"/>
    <w:rsid w:val="00305954"/>
    <w:rsid w:val="00305EC2"/>
    <w:rsid w:val="0030617D"/>
    <w:rsid w:val="00306214"/>
    <w:rsid w:val="003063AF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6AF"/>
    <w:rsid w:val="003219FD"/>
    <w:rsid w:val="00322358"/>
    <w:rsid w:val="00322982"/>
    <w:rsid w:val="00322BBE"/>
    <w:rsid w:val="00323A7D"/>
    <w:rsid w:val="003240F2"/>
    <w:rsid w:val="00324480"/>
    <w:rsid w:val="00324608"/>
    <w:rsid w:val="00324993"/>
    <w:rsid w:val="00324C31"/>
    <w:rsid w:val="0032502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A3C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AFA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37FA6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1DE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CCD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4D7"/>
    <w:rsid w:val="00360588"/>
    <w:rsid w:val="003607F3"/>
    <w:rsid w:val="003608B2"/>
    <w:rsid w:val="00360AC0"/>
    <w:rsid w:val="003610F1"/>
    <w:rsid w:val="003613DA"/>
    <w:rsid w:val="003614A6"/>
    <w:rsid w:val="00361851"/>
    <w:rsid w:val="003619B1"/>
    <w:rsid w:val="003619F7"/>
    <w:rsid w:val="00361B0F"/>
    <w:rsid w:val="00361BB2"/>
    <w:rsid w:val="00361D21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73F"/>
    <w:rsid w:val="0036478F"/>
    <w:rsid w:val="00364C6A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0AB"/>
    <w:rsid w:val="00375116"/>
    <w:rsid w:val="00375650"/>
    <w:rsid w:val="00376153"/>
    <w:rsid w:val="003764CD"/>
    <w:rsid w:val="00376C0C"/>
    <w:rsid w:val="00376F5E"/>
    <w:rsid w:val="0037730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B7EC3"/>
    <w:rsid w:val="003C0002"/>
    <w:rsid w:val="003C03CF"/>
    <w:rsid w:val="003C0516"/>
    <w:rsid w:val="003C0A4C"/>
    <w:rsid w:val="003C0BC9"/>
    <w:rsid w:val="003C0F39"/>
    <w:rsid w:val="003C1131"/>
    <w:rsid w:val="003C1C31"/>
    <w:rsid w:val="003C1DAD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1300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C71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5A9"/>
    <w:rsid w:val="00412C64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3F7B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712D"/>
    <w:rsid w:val="004275B9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CF5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6E06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4B6"/>
    <w:rsid w:val="004478F1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D7"/>
    <w:rsid w:val="0046726E"/>
    <w:rsid w:val="004678F6"/>
    <w:rsid w:val="004679C4"/>
    <w:rsid w:val="00467A0F"/>
    <w:rsid w:val="00470076"/>
    <w:rsid w:val="00470B25"/>
    <w:rsid w:val="00470EBA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D78"/>
    <w:rsid w:val="00480E11"/>
    <w:rsid w:val="00480FF3"/>
    <w:rsid w:val="00481004"/>
    <w:rsid w:val="004811EA"/>
    <w:rsid w:val="0048140F"/>
    <w:rsid w:val="00481690"/>
    <w:rsid w:val="00481AD2"/>
    <w:rsid w:val="0048201F"/>
    <w:rsid w:val="00482158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808"/>
    <w:rsid w:val="00490AE8"/>
    <w:rsid w:val="004920CF"/>
    <w:rsid w:val="00492459"/>
    <w:rsid w:val="00492678"/>
    <w:rsid w:val="00492755"/>
    <w:rsid w:val="00492AA6"/>
    <w:rsid w:val="00492B25"/>
    <w:rsid w:val="00492E82"/>
    <w:rsid w:val="0049344A"/>
    <w:rsid w:val="00493D1A"/>
    <w:rsid w:val="00494141"/>
    <w:rsid w:val="0049494A"/>
    <w:rsid w:val="00494BBA"/>
    <w:rsid w:val="00494C72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54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84"/>
    <w:rsid w:val="004C2355"/>
    <w:rsid w:val="004C26FC"/>
    <w:rsid w:val="004C2706"/>
    <w:rsid w:val="004C27A8"/>
    <w:rsid w:val="004C2803"/>
    <w:rsid w:val="004C3055"/>
    <w:rsid w:val="004C3486"/>
    <w:rsid w:val="004C4497"/>
    <w:rsid w:val="004C44AD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461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09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DC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0E06"/>
    <w:rsid w:val="00501312"/>
    <w:rsid w:val="00501869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865"/>
    <w:rsid w:val="0052290B"/>
    <w:rsid w:val="00522B76"/>
    <w:rsid w:val="00522D87"/>
    <w:rsid w:val="0052307E"/>
    <w:rsid w:val="005233F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7142"/>
    <w:rsid w:val="00527195"/>
    <w:rsid w:val="0052735E"/>
    <w:rsid w:val="0052761D"/>
    <w:rsid w:val="005279AA"/>
    <w:rsid w:val="00527ACF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698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D6D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C42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5C3"/>
    <w:rsid w:val="00564ABF"/>
    <w:rsid w:val="00564B3D"/>
    <w:rsid w:val="00564C99"/>
    <w:rsid w:val="005651DC"/>
    <w:rsid w:val="005652D6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545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DC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B52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D62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883"/>
    <w:rsid w:val="0060291E"/>
    <w:rsid w:val="00602949"/>
    <w:rsid w:val="00602CB7"/>
    <w:rsid w:val="0060327B"/>
    <w:rsid w:val="006037F3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F6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70B"/>
    <w:rsid w:val="006178D4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0B2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947"/>
    <w:rsid w:val="00636044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30A8"/>
    <w:rsid w:val="0064336B"/>
    <w:rsid w:val="0064338C"/>
    <w:rsid w:val="00643460"/>
    <w:rsid w:val="006436EF"/>
    <w:rsid w:val="00643A7A"/>
    <w:rsid w:val="006447DE"/>
    <w:rsid w:val="00645143"/>
    <w:rsid w:val="00645341"/>
    <w:rsid w:val="00645421"/>
    <w:rsid w:val="00645609"/>
    <w:rsid w:val="00645695"/>
    <w:rsid w:val="00645706"/>
    <w:rsid w:val="006457C9"/>
    <w:rsid w:val="00645BF8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4E8A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142"/>
    <w:rsid w:val="006614BE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4416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0E65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5ED4"/>
    <w:rsid w:val="00686689"/>
    <w:rsid w:val="00686912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3E3A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3B8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73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83F"/>
    <w:rsid w:val="006B2B7A"/>
    <w:rsid w:val="006B2BA6"/>
    <w:rsid w:val="006B31E1"/>
    <w:rsid w:val="006B34B1"/>
    <w:rsid w:val="006B3BA9"/>
    <w:rsid w:val="006B3F12"/>
    <w:rsid w:val="006B3FB7"/>
    <w:rsid w:val="006B4234"/>
    <w:rsid w:val="006B428C"/>
    <w:rsid w:val="006B4939"/>
    <w:rsid w:val="006B5285"/>
    <w:rsid w:val="006B5824"/>
    <w:rsid w:val="006B5C16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E7B04"/>
    <w:rsid w:val="006F051E"/>
    <w:rsid w:val="006F079B"/>
    <w:rsid w:val="006F0903"/>
    <w:rsid w:val="006F0DF8"/>
    <w:rsid w:val="006F0E0E"/>
    <w:rsid w:val="006F0F10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023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66C"/>
    <w:rsid w:val="00705760"/>
    <w:rsid w:val="00705803"/>
    <w:rsid w:val="00705F55"/>
    <w:rsid w:val="00706627"/>
    <w:rsid w:val="00706935"/>
    <w:rsid w:val="00706A59"/>
    <w:rsid w:val="0070711B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38BA"/>
    <w:rsid w:val="00714780"/>
    <w:rsid w:val="007149C3"/>
    <w:rsid w:val="00715415"/>
    <w:rsid w:val="00715870"/>
    <w:rsid w:val="00715AF1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B6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3EE"/>
    <w:rsid w:val="00770898"/>
    <w:rsid w:val="00770AE4"/>
    <w:rsid w:val="00770AF1"/>
    <w:rsid w:val="00770DC6"/>
    <w:rsid w:val="00770E7C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CA3"/>
    <w:rsid w:val="00792D7E"/>
    <w:rsid w:val="00792FA6"/>
    <w:rsid w:val="00792FAA"/>
    <w:rsid w:val="00793068"/>
    <w:rsid w:val="00794032"/>
    <w:rsid w:val="0079407E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1188"/>
    <w:rsid w:val="007A1217"/>
    <w:rsid w:val="007A1319"/>
    <w:rsid w:val="007A15DA"/>
    <w:rsid w:val="007A17DC"/>
    <w:rsid w:val="007A1941"/>
    <w:rsid w:val="007A19B9"/>
    <w:rsid w:val="007A2A81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72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A"/>
    <w:rsid w:val="007C259E"/>
    <w:rsid w:val="007C291E"/>
    <w:rsid w:val="007C2CF7"/>
    <w:rsid w:val="007C3122"/>
    <w:rsid w:val="007C3544"/>
    <w:rsid w:val="007C38D2"/>
    <w:rsid w:val="007C3D4D"/>
    <w:rsid w:val="007C3E8D"/>
    <w:rsid w:val="007C41AE"/>
    <w:rsid w:val="007C44D6"/>
    <w:rsid w:val="007C481B"/>
    <w:rsid w:val="007C48DF"/>
    <w:rsid w:val="007C4B64"/>
    <w:rsid w:val="007C4CBE"/>
    <w:rsid w:val="007C4F31"/>
    <w:rsid w:val="007C54AF"/>
    <w:rsid w:val="007C5522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D3F"/>
    <w:rsid w:val="007F4F95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99"/>
    <w:rsid w:val="00801BFB"/>
    <w:rsid w:val="00801D53"/>
    <w:rsid w:val="00802039"/>
    <w:rsid w:val="00802576"/>
    <w:rsid w:val="00802B14"/>
    <w:rsid w:val="00802CE3"/>
    <w:rsid w:val="00802F13"/>
    <w:rsid w:val="00803301"/>
    <w:rsid w:val="00803478"/>
    <w:rsid w:val="00803655"/>
    <w:rsid w:val="0080374E"/>
    <w:rsid w:val="0080406E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467"/>
    <w:rsid w:val="0081663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509"/>
    <w:rsid w:val="00860CEB"/>
    <w:rsid w:val="00860D2D"/>
    <w:rsid w:val="00861165"/>
    <w:rsid w:val="00861383"/>
    <w:rsid w:val="008615A4"/>
    <w:rsid w:val="00861D2A"/>
    <w:rsid w:val="00861D3F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95B"/>
    <w:rsid w:val="00866BE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666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64C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773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337"/>
    <w:rsid w:val="00891811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3BEB"/>
    <w:rsid w:val="008C4676"/>
    <w:rsid w:val="008C48E5"/>
    <w:rsid w:val="008C49E8"/>
    <w:rsid w:val="008C4ADA"/>
    <w:rsid w:val="008C4B47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D79"/>
    <w:rsid w:val="008D7F12"/>
    <w:rsid w:val="008E0109"/>
    <w:rsid w:val="008E0474"/>
    <w:rsid w:val="008E060E"/>
    <w:rsid w:val="008E064A"/>
    <w:rsid w:val="008E0990"/>
    <w:rsid w:val="008E0B0C"/>
    <w:rsid w:val="008E0B91"/>
    <w:rsid w:val="008E18B3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73"/>
    <w:rsid w:val="008E35A0"/>
    <w:rsid w:val="008E37EE"/>
    <w:rsid w:val="008E3A2F"/>
    <w:rsid w:val="008E48EF"/>
    <w:rsid w:val="008E4AAC"/>
    <w:rsid w:val="008E4F95"/>
    <w:rsid w:val="008E52DF"/>
    <w:rsid w:val="008E55F7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857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4F4F"/>
    <w:rsid w:val="008F5008"/>
    <w:rsid w:val="008F5199"/>
    <w:rsid w:val="008F55C8"/>
    <w:rsid w:val="008F5908"/>
    <w:rsid w:val="008F5BBE"/>
    <w:rsid w:val="008F623B"/>
    <w:rsid w:val="008F65A3"/>
    <w:rsid w:val="008F6AC0"/>
    <w:rsid w:val="008F6AEC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A15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F27"/>
    <w:rsid w:val="00915097"/>
    <w:rsid w:val="009152D6"/>
    <w:rsid w:val="009152E8"/>
    <w:rsid w:val="00915374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207"/>
    <w:rsid w:val="00921504"/>
    <w:rsid w:val="00921F7E"/>
    <w:rsid w:val="00922341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5F53"/>
    <w:rsid w:val="00926091"/>
    <w:rsid w:val="00926198"/>
    <w:rsid w:val="00926BC2"/>
    <w:rsid w:val="00926C45"/>
    <w:rsid w:val="00927615"/>
    <w:rsid w:val="00927618"/>
    <w:rsid w:val="00927E43"/>
    <w:rsid w:val="0093020A"/>
    <w:rsid w:val="00930741"/>
    <w:rsid w:val="009312F0"/>
    <w:rsid w:val="00931319"/>
    <w:rsid w:val="0093149E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B83"/>
    <w:rsid w:val="00981C3C"/>
    <w:rsid w:val="00981D48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94E"/>
    <w:rsid w:val="00984BE9"/>
    <w:rsid w:val="00984D16"/>
    <w:rsid w:val="00984D85"/>
    <w:rsid w:val="0098513B"/>
    <w:rsid w:val="0098551D"/>
    <w:rsid w:val="00985591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24A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849"/>
    <w:rsid w:val="009E3C4D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1FE"/>
    <w:rsid w:val="009F225E"/>
    <w:rsid w:val="009F271E"/>
    <w:rsid w:val="009F2766"/>
    <w:rsid w:val="009F299B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CDE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A66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663"/>
    <w:rsid w:val="00A449C6"/>
    <w:rsid w:val="00A44CAE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BDA"/>
    <w:rsid w:val="00A6088F"/>
    <w:rsid w:val="00A61111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4D3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F5"/>
    <w:rsid w:val="00A823B5"/>
    <w:rsid w:val="00A8245A"/>
    <w:rsid w:val="00A82EAB"/>
    <w:rsid w:val="00A83065"/>
    <w:rsid w:val="00A833F7"/>
    <w:rsid w:val="00A83C4F"/>
    <w:rsid w:val="00A83D4E"/>
    <w:rsid w:val="00A83DF6"/>
    <w:rsid w:val="00A83F40"/>
    <w:rsid w:val="00A840E7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138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C8"/>
    <w:rsid w:val="00AC4EF9"/>
    <w:rsid w:val="00AC52EF"/>
    <w:rsid w:val="00AC5375"/>
    <w:rsid w:val="00AC55D4"/>
    <w:rsid w:val="00AC5807"/>
    <w:rsid w:val="00AC5FD7"/>
    <w:rsid w:val="00AC6010"/>
    <w:rsid w:val="00AC6114"/>
    <w:rsid w:val="00AC6615"/>
    <w:rsid w:val="00AC6687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AC9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539"/>
    <w:rsid w:val="00AE6914"/>
    <w:rsid w:val="00AE69A8"/>
    <w:rsid w:val="00AE6A90"/>
    <w:rsid w:val="00AE6B88"/>
    <w:rsid w:val="00AE6EDD"/>
    <w:rsid w:val="00AE7C09"/>
    <w:rsid w:val="00AE7E1B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3F1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722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381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7B0"/>
    <w:rsid w:val="00B23B3D"/>
    <w:rsid w:val="00B24252"/>
    <w:rsid w:val="00B2441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101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0D2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B27"/>
    <w:rsid w:val="00B420CD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3E28"/>
    <w:rsid w:val="00B540EE"/>
    <w:rsid w:val="00B5441F"/>
    <w:rsid w:val="00B54675"/>
    <w:rsid w:val="00B5479D"/>
    <w:rsid w:val="00B54A37"/>
    <w:rsid w:val="00B54DF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375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EA2"/>
    <w:rsid w:val="00B71EB1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4B7B"/>
    <w:rsid w:val="00B75714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3FB"/>
    <w:rsid w:val="00B8785A"/>
    <w:rsid w:val="00B87950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BC3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0F7"/>
    <w:rsid w:val="00BC3708"/>
    <w:rsid w:val="00BC45A1"/>
    <w:rsid w:val="00BC483C"/>
    <w:rsid w:val="00BC559B"/>
    <w:rsid w:val="00BC5712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68"/>
    <w:rsid w:val="00BD1FF3"/>
    <w:rsid w:val="00BD294E"/>
    <w:rsid w:val="00BD3366"/>
    <w:rsid w:val="00BD36B3"/>
    <w:rsid w:val="00BD3C17"/>
    <w:rsid w:val="00BD4452"/>
    <w:rsid w:val="00BD498C"/>
    <w:rsid w:val="00BD4C18"/>
    <w:rsid w:val="00BD4F1B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3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1C5"/>
    <w:rsid w:val="00C04976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322D"/>
    <w:rsid w:val="00C1397C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B86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30"/>
    <w:rsid w:val="00C43189"/>
    <w:rsid w:val="00C4326C"/>
    <w:rsid w:val="00C43270"/>
    <w:rsid w:val="00C43498"/>
    <w:rsid w:val="00C43DCC"/>
    <w:rsid w:val="00C43FD9"/>
    <w:rsid w:val="00C443E1"/>
    <w:rsid w:val="00C446C4"/>
    <w:rsid w:val="00C45409"/>
    <w:rsid w:val="00C45495"/>
    <w:rsid w:val="00C45851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26A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6FE9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E02"/>
    <w:rsid w:val="00C62108"/>
    <w:rsid w:val="00C622DB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487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11D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6E"/>
    <w:rsid w:val="00C863FB"/>
    <w:rsid w:val="00C8663C"/>
    <w:rsid w:val="00C866FC"/>
    <w:rsid w:val="00C8752B"/>
    <w:rsid w:val="00C876A4"/>
    <w:rsid w:val="00C90818"/>
    <w:rsid w:val="00C90908"/>
    <w:rsid w:val="00C90997"/>
    <w:rsid w:val="00C911E2"/>
    <w:rsid w:val="00C9196F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774"/>
    <w:rsid w:val="00C93965"/>
    <w:rsid w:val="00C939F1"/>
    <w:rsid w:val="00C941BD"/>
    <w:rsid w:val="00C9433B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E11"/>
    <w:rsid w:val="00CA225C"/>
    <w:rsid w:val="00CA25B6"/>
    <w:rsid w:val="00CA2661"/>
    <w:rsid w:val="00CA31C3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6B1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655E"/>
    <w:rsid w:val="00CB6884"/>
    <w:rsid w:val="00CB6C40"/>
    <w:rsid w:val="00CB702F"/>
    <w:rsid w:val="00CB71C5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C13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492D"/>
    <w:rsid w:val="00CE5016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0E0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51"/>
    <w:rsid w:val="00D16194"/>
    <w:rsid w:val="00D16368"/>
    <w:rsid w:val="00D16479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4F8A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5F8A"/>
    <w:rsid w:val="00D56116"/>
    <w:rsid w:val="00D561A4"/>
    <w:rsid w:val="00D564CF"/>
    <w:rsid w:val="00D567D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1B9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1A7"/>
    <w:rsid w:val="00D737DA"/>
    <w:rsid w:val="00D74411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E4"/>
    <w:rsid w:val="00D76535"/>
    <w:rsid w:val="00D76821"/>
    <w:rsid w:val="00D769D7"/>
    <w:rsid w:val="00D76EFA"/>
    <w:rsid w:val="00D76FD8"/>
    <w:rsid w:val="00D7708D"/>
    <w:rsid w:val="00D77294"/>
    <w:rsid w:val="00D77971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D2D"/>
    <w:rsid w:val="00D85F78"/>
    <w:rsid w:val="00D86397"/>
    <w:rsid w:val="00D865C8"/>
    <w:rsid w:val="00D867E5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1633"/>
    <w:rsid w:val="00D926AD"/>
    <w:rsid w:val="00D92A3F"/>
    <w:rsid w:val="00D92DEF"/>
    <w:rsid w:val="00D92E6B"/>
    <w:rsid w:val="00D93097"/>
    <w:rsid w:val="00D93198"/>
    <w:rsid w:val="00D936DA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1FC5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6BA5"/>
    <w:rsid w:val="00DB6DCD"/>
    <w:rsid w:val="00DB70CC"/>
    <w:rsid w:val="00DB71EF"/>
    <w:rsid w:val="00DB7257"/>
    <w:rsid w:val="00DB7355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7F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25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912"/>
    <w:rsid w:val="00DF5A34"/>
    <w:rsid w:val="00DF5FA5"/>
    <w:rsid w:val="00DF6276"/>
    <w:rsid w:val="00DF6C08"/>
    <w:rsid w:val="00DF6EB7"/>
    <w:rsid w:val="00DF72A9"/>
    <w:rsid w:val="00DF77C5"/>
    <w:rsid w:val="00DF7AC9"/>
    <w:rsid w:val="00DF7C67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5EBE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32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1F9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34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920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2F2E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E16"/>
    <w:rsid w:val="00EA103B"/>
    <w:rsid w:val="00EA10AE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1E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55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6AD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E76"/>
    <w:rsid w:val="00F2016B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66"/>
    <w:rsid w:val="00F258D8"/>
    <w:rsid w:val="00F25980"/>
    <w:rsid w:val="00F25AA3"/>
    <w:rsid w:val="00F25B4B"/>
    <w:rsid w:val="00F25CB3"/>
    <w:rsid w:val="00F25DC0"/>
    <w:rsid w:val="00F25FE3"/>
    <w:rsid w:val="00F261B6"/>
    <w:rsid w:val="00F262EE"/>
    <w:rsid w:val="00F266C3"/>
    <w:rsid w:val="00F269E0"/>
    <w:rsid w:val="00F271D2"/>
    <w:rsid w:val="00F273E5"/>
    <w:rsid w:val="00F2777B"/>
    <w:rsid w:val="00F2782C"/>
    <w:rsid w:val="00F279F1"/>
    <w:rsid w:val="00F27F9D"/>
    <w:rsid w:val="00F3008B"/>
    <w:rsid w:val="00F30108"/>
    <w:rsid w:val="00F30200"/>
    <w:rsid w:val="00F30332"/>
    <w:rsid w:val="00F30518"/>
    <w:rsid w:val="00F30A45"/>
    <w:rsid w:val="00F30C7E"/>
    <w:rsid w:val="00F30E57"/>
    <w:rsid w:val="00F316D5"/>
    <w:rsid w:val="00F3188A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8F6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633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12C"/>
    <w:rsid w:val="00F77426"/>
    <w:rsid w:val="00F774FF"/>
    <w:rsid w:val="00F77691"/>
    <w:rsid w:val="00F801E9"/>
    <w:rsid w:val="00F80723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E50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5F37"/>
    <w:rsid w:val="00FB600A"/>
    <w:rsid w:val="00FB65BE"/>
    <w:rsid w:val="00FB65C5"/>
    <w:rsid w:val="00FB66C8"/>
    <w:rsid w:val="00FB7625"/>
    <w:rsid w:val="00FB7819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B4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09C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9D3"/>
    <w:pPr>
      <w:spacing w:line="288" w:lineRule="auto"/>
      <w:ind w:firstLine="709"/>
    </w:pPr>
    <w:rPr>
      <w:rFonts w:ascii="SL_Times New Roman" w:hAnsi="SL_Times New Roman"/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01CA2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01CA2"/>
    <w:rPr>
      <w:rFonts w:ascii="SL_Times New Roman" w:hAnsi="SL_Times New Roman"/>
      <w:sz w:val="28"/>
    </w:rPr>
  </w:style>
  <w:style w:type="paragraph" w:styleId="Footer">
    <w:name w:val="footer"/>
    <w:basedOn w:val="Normal"/>
    <w:link w:val="FooterChar"/>
    <w:uiPriority w:val="99"/>
    <w:semiHidden/>
    <w:rsid w:val="00201CA2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01CA2"/>
    <w:rPr>
      <w:rFonts w:ascii="SL_Times New Roman" w:hAnsi="SL_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2C22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225D"/>
    <w:rPr>
      <w:rFonts w:ascii="Tahoma" w:hAnsi="Tahoma"/>
      <w:sz w:val="16"/>
    </w:rPr>
  </w:style>
  <w:style w:type="paragraph" w:styleId="DocumentMap">
    <w:name w:val="Document Map"/>
    <w:basedOn w:val="Normal"/>
    <w:link w:val="DocumentMapChar"/>
    <w:uiPriority w:val="99"/>
    <w:semiHidden/>
    <w:rsid w:val="00C532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5326A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12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281</TotalTime>
  <Pages>3</Pages>
  <Words>743</Words>
  <Characters>4241</Characters>
  <Application>Microsoft Office Word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azna-gatiyatullina</cp:lastModifiedBy>
  <cp:revision>43</cp:revision>
  <cp:lastPrinted>2016-12-19T07:53:00Z</cp:lastPrinted>
  <dcterms:created xsi:type="dcterms:W3CDTF">2017-09-22T07:05:00Z</dcterms:created>
  <dcterms:modified xsi:type="dcterms:W3CDTF">2018-10-12T04:59:00Z</dcterms:modified>
</cp:coreProperties>
</file>